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C1C63" w14:textId="444AF305" w:rsidR="00FB5FAC" w:rsidRPr="006D7476" w:rsidRDefault="00FB5FAC" w:rsidP="00720190"/>
    <w:p w14:paraId="6925EDAD" w14:textId="3C359FF6" w:rsidR="008134EE" w:rsidRPr="00C50E8F" w:rsidRDefault="008134EE" w:rsidP="00001D6D">
      <w:pPr>
        <w:jc w:val="right"/>
        <w:rPr>
          <w:sz w:val="32"/>
          <w:szCs w:val="36"/>
        </w:rPr>
      </w:pPr>
      <w:r w:rsidRPr="00C50E8F">
        <w:rPr>
          <w:sz w:val="32"/>
          <w:szCs w:val="36"/>
        </w:rPr>
        <w:t>Møtereferat</w:t>
      </w:r>
    </w:p>
    <w:p w14:paraId="70467110" w14:textId="77777777" w:rsidR="00F93961" w:rsidRPr="006D7476" w:rsidRDefault="00F93961" w:rsidP="00F93961"/>
    <w:p w14:paraId="63BD0D08" w14:textId="33CA7AA2" w:rsidR="008134EE" w:rsidRPr="006D7476" w:rsidRDefault="00000000" w:rsidP="00712E5C">
      <w:pPr>
        <w:jc w:val="right"/>
        <w:rPr>
          <w:vanish/>
        </w:rPr>
      </w:pPr>
      <w:sdt>
        <w:sdtPr>
          <w:rPr>
            <w:rFonts w:eastAsiaTheme="minorEastAsia"/>
            <w:b/>
            <w:vanish/>
            <w:color w:val="2A2859" w:themeColor="text2"/>
            <w:sz w:val="22"/>
          </w:rPr>
          <w:alias w:val="Sgr_Beskrivelse"/>
          <w:tag w:val="Sgr_Beskrivelse"/>
          <w:id w:val="648097254"/>
          <w:placeholder>
            <w:docPart w:val="C464BBB10A544F6A93F189249CCE39E3"/>
          </w:placeholder>
          <w:dataBinding w:xpath="/document/body/Sgr_Beskrivelse" w:storeItemID="{3684F2AC-19A5-46DA-BE70-16B9D50921DE}"/>
          <w:text/>
        </w:sdtPr>
        <w:sdtContent>
          <w:bookmarkStart w:id="0" w:name="Sgr_Beskrivelse"/>
          <w:r w:rsidR="002F4107">
            <w:rPr>
              <w:rFonts w:eastAsiaTheme="minorEastAsia"/>
              <w:b/>
              <w:vanish/>
              <w:color w:val="2A2859" w:themeColor="text2"/>
              <w:sz w:val="22"/>
            </w:rPr>
            <w:t xml:space="preserve"> </w:t>
          </w:r>
        </w:sdtContent>
      </w:sdt>
      <w:bookmarkEnd w:id="0"/>
    </w:p>
    <w:p w14:paraId="2A9FF950" w14:textId="3E83E188" w:rsidR="00712E5C" w:rsidRPr="006D7476" w:rsidRDefault="00000000" w:rsidP="00712E5C">
      <w:pPr>
        <w:jc w:val="right"/>
        <w:rPr>
          <w:vanish/>
        </w:rPr>
      </w:pPr>
      <w:sdt>
        <w:sdtPr>
          <w:rPr>
            <w:vanish/>
          </w:rPr>
          <w:alias w:val="Spg_beskrivelse"/>
          <w:tag w:val="Spg_beskrivelse"/>
          <w:id w:val="-1579291396"/>
          <w:placeholder>
            <w:docPart w:val="4E57291137784F80B864D56DBC6CBB65"/>
          </w:placeholder>
          <w:dataBinding w:xpath="/document/body/Spg_beskrivelse" w:storeItemID="{3684F2AC-19A5-46DA-BE70-16B9D50921DE}"/>
          <w:text/>
        </w:sdtPr>
        <w:sdtContent>
          <w:bookmarkStart w:id="1" w:name="Spg_beskrivelse"/>
          <w:r w:rsidR="002F4107">
            <w:rPr>
              <w:vanish/>
            </w:rPr>
            <w:t xml:space="preserve"> </w:t>
          </w:r>
        </w:sdtContent>
      </w:sdt>
      <w:bookmarkEnd w:id="1"/>
    </w:p>
    <w:tbl>
      <w:tblPr>
        <w:tblpPr w:leftFromText="142" w:rightFromText="142" w:bottomFromText="669" w:vertAnchor="text" w:horzAnchor="margin" w:tblpY="195"/>
        <w:tblOverlap w:val="never"/>
        <w:tblW w:w="5000" w:type="pct"/>
        <w:tblLayout w:type="fixed"/>
        <w:tblCellMar>
          <w:left w:w="0" w:type="dxa"/>
          <w:right w:w="0" w:type="dxa"/>
        </w:tblCellMar>
        <w:tblLook w:val="0680" w:firstRow="0" w:lastRow="0" w:firstColumn="1" w:lastColumn="0" w:noHBand="1" w:noVBand="1"/>
      </w:tblPr>
      <w:tblGrid>
        <w:gridCol w:w="1843"/>
        <w:gridCol w:w="7427"/>
      </w:tblGrid>
      <w:tr w:rsidR="00712E5C" w:rsidRPr="006D7476" w14:paraId="328E1E0C" w14:textId="77777777" w:rsidTr="00DC4328">
        <w:trPr>
          <w:trHeight w:val="172"/>
        </w:trPr>
        <w:tc>
          <w:tcPr>
            <w:tcW w:w="1841" w:type="dxa"/>
          </w:tcPr>
          <w:p w14:paraId="102C5B02" w14:textId="71EFC061" w:rsidR="00712E5C" w:rsidRPr="006D7476" w:rsidRDefault="00712E5C" w:rsidP="00712E5C">
            <w:r w:rsidRPr="006D7476">
              <w:t>Til</w:t>
            </w:r>
            <w:r w:rsidR="004F0DE8">
              <w:t xml:space="preserve"> stede</w:t>
            </w:r>
            <w:r w:rsidRPr="006D7476">
              <w:t>:</w:t>
            </w:r>
          </w:p>
        </w:tc>
        <w:tc>
          <w:tcPr>
            <w:tcW w:w="7419" w:type="dxa"/>
          </w:tcPr>
          <w:p w14:paraId="10AC06D0" w14:textId="4EB6CB0E" w:rsidR="00712E5C" w:rsidRPr="006D7476" w:rsidRDefault="00411330" w:rsidP="00712E5C">
            <w:r>
              <w:t>Interesserte leverandører</w:t>
            </w:r>
            <w:r>
              <w:br/>
              <w:t>Eiendoms- og byfornyelsesetaten v/ Natalia Butnarciuc, Cathrine Flaglien, Ole Magnus Mostad og Ida Johannessen</w:t>
            </w:r>
          </w:p>
        </w:tc>
      </w:tr>
      <w:tr w:rsidR="00712E5C" w:rsidRPr="006D7476" w14:paraId="710C6AD2" w14:textId="77777777" w:rsidTr="00DC4328">
        <w:trPr>
          <w:trHeight w:val="172"/>
        </w:trPr>
        <w:tc>
          <w:tcPr>
            <w:tcW w:w="1841" w:type="dxa"/>
          </w:tcPr>
          <w:p w14:paraId="11238CF3" w14:textId="77777777" w:rsidR="00712E5C" w:rsidRPr="006D7476" w:rsidRDefault="00712E5C" w:rsidP="00712E5C">
            <w:r w:rsidRPr="006D7476">
              <w:t>Fra:</w:t>
            </w:r>
          </w:p>
        </w:tc>
        <w:tc>
          <w:tcPr>
            <w:tcW w:w="7419" w:type="dxa"/>
          </w:tcPr>
          <w:p w14:paraId="1BE310E9" w14:textId="7AAC5F0D" w:rsidR="00712E5C" w:rsidRPr="006D7476" w:rsidRDefault="00000000" w:rsidP="00712E5C">
            <w:sdt>
              <w:sdtPr>
                <w:alias w:val="Sbr_Navn"/>
                <w:tag w:val="Sbr_Navn"/>
                <w:id w:val="2074849924"/>
                <w:placeholder>
                  <w:docPart w:val="37A4018EB404427DB3A6F471635A60B5"/>
                </w:placeholder>
                <w:dataBinding w:xpath="/document/body/Sbr_Navn" w:storeItemID="{3684F2AC-19A5-46DA-BE70-16B9D50921DE}"/>
                <w:text/>
              </w:sdtPr>
              <w:sdtContent>
                <w:bookmarkStart w:id="2" w:name="Sbr_Navn"/>
                <w:r w:rsidR="004F0DE8">
                  <w:t>Cathrine Flaglien</w:t>
                </w:r>
              </w:sdtContent>
            </w:sdt>
            <w:bookmarkEnd w:id="2"/>
          </w:p>
        </w:tc>
      </w:tr>
      <w:tr w:rsidR="00712E5C" w:rsidRPr="006D7476" w14:paraId="1F4EA138" w14:textId="77777777" w:rsidTr="00DC4328">
        <w:trPr>
          <w:trHeight w:val="172"/>
        </w:trPr>
        <w:tc>
          <w:tcPr>
            <w:tcW w:w="1841" w:type="dxa"/>
          </w:tcPr>
          <w:p w14:paraId="60107E8D" w14:textId="77777777" w:rsidR="00712E5C" w:rsidRPr="006D7476" w:rsidRDefault="00712E5C" w:rsidP="00712E5C">
            <w:r w:rsidRPr="006D7476">
              <w:t>Møtested:</w:t>
            </w:r>
          </w:p>
        </w:tc>
        <w:tc>
          <w:tcPr>
            <w:tcW w:w="7419" w:type="dxa"/>
          </w:tcPr>
          <w:p w14:paraId="73D3CC39" w14:textId="30EC6AC3" w:rsidR="00712E5C" w:rsidRPr="006D7476" w:rsidRDefault="0094077B" w:rsidP="00712E5C">
            <w:r>
              <w:t>Dikemarkveien 33, Pumpehuset</w:t>
            </w:r>
          </w:p>
        </w:tc>
      </w:tr>
      <w:tr w:rsidR="00712E5C" w:rsidRPr="006D7476" w14:paraId="56C620A1" w14:textId="77777777" w:rsidTr="00DC4328">
        <w:trPr>
          <w:trHeight w:val="172"/>
        </w:trPr>
        <w:tc>
          <w:tcPr>
            <w:tcW w:w="1841" w:type="dxa"/>
          </w:tcPr>
          <w:p w14:paraId="268B9439" w14:textId="77777777" w:rsidR="00712E5C" w:rsidRPr="006D7476" w:rsidRDefault="00712E5C" w:rsidP="00712E5C">
            <w:r w:rsidRPr="006D7476">
              <w:t>Møtetid:</w:t>
            </w:r>
          </w:p>
        </w:tc>
        <w:tc>
          <w:tcPr>
            <w:tcW w:w="7419" w:type="dxa"/>
          </w:tcPr>
          <w:p w14:paraId="53C20EFF" w14:textId="6BDB7E56" w:rsidR="00712E5C" w:rsidRPr="006D7476" w:rsidRDefault="00DC4328" w:rsidP="00712E5C">
            <w:r>
              <w:t>10. juni 202</w:t>
            </w:r>
            <w:r w:rsidR="002F4107">
              <w:t>6</w:t>
            </w:r>
            <w:r>
              <w:t xml:space="preserve"> kl. 13.00</w:t>
            </w:r>
          </w:p>
        </w:tc>
      </w:tr>
      <w:tr w:rsidR="00F20135" w:rsidRPr="006D7476" w14:paraId="1B1564A4" w14:textId="77777777" w:rsidTr="00DC4328">
        <w:trPr>
          <w:trHeight w:val="172"/>
        </w:trPr>
        <w:tc>
          <w:tcPr>
            <w:tcW w:w="1841" w:type="dxa"/>
          </w:tcPr>
          <w:p w14:paraId="5F856382" w14:textId="0A793CD6" w:rsidR="00F20135" w:rsidRPr="006D7476" w:rsidRDefault="000F3CEA" w:rsidP="00712E5C">
            <w:r w:rsidRPr="000F3CEA">
              <w:t>Vår ref. (</w:t>
            </w:r>
            <w:proofErr w:type="spellStart"/>
            <w:r w:rsidRPr="000F3CEA">
              <w:t>saksnr</w:t>
            </w:r>
            <w:proofErr w:type="spellEnd"/>
            <w:r w:rsidRPr="000F3CEA">
              <w:t>.):</w:t>
            </w:r>
          </w:p>
        </w:tc>
        <w:tc>
          <w:tcPr>
            <w:tcW w:w="7419" w:type="dxa"/>
          </w:tcPr>
          <w:p w14:paraId="1B47585B" w14:textId="1254D49F" w:rsidR="00F20135" w:rsidRDefault="00000000" w:rsidP="00712E5C">
            <w:sdt>
              <w:sdtPr>
                <w:alias w:val="Sas_ArkivSakId"/>
                <w:tag w:val="Sas_ArkivSakId"/>
                <w:id w:val="2087494001"/>
                <w:placeholder>
                  <w:docPart w:val="80B62168FF824238B98C3D717E69AFC7"/>
                </w:placeholder>
                <w:dataBinding w:xpath="/document/body/Sas_ArkivSakId" w:storeItemID="{3684F2AC-19A5-46DA-BE70-16B9D50921DE}"/>
                <w:text w:multiLine="1"/>
              </w:sdtPr>
              <w:sdtContent>
                <w:bookmarkStart w:id="3" w:name="Sas_ArkivSakId"/>
                <w:r w:rsidR="00411330">
                  <w:t>26/1726</w:t>
                </w:r>
              </w:sdtContent>
            </w:sdt>
            <w:bookmarkEnd w:id="3"/>
            <w:r w:rsidR="00701CC3" w:rsidRPr="00701CC3">
              <w:t>-</w:t>
            </w:r>
            <w:sdt>
              <w:sdtPr>
                <w:alias w:val="Sdo_DokNr"/>
                <w:tag w:val="Sdo_DokNr"/>
                <w:id w:val="-90237566"/>
                <w:placeholder>
                  <w:docPart w:val="23FEEBE113E34B7AA2C166DF70C5C063"/>
                </w:placeholder>
                <w:dataBinding w:xpath="/document/body/Sdo_DokNr" w:storeItemID="{3684F2AC-19A5-46DA-BE70-16B9D50921DE}"/>
                <w:text/>
              </w:sdtPr>
              <w:sdtContent>
                <w:bookmarkStart w:id="4" w:name="Sdo_DokNr"/>
                <w:r w:rsidR="00701CC3" w:rsidRPr="00701CC3">
                  <w:t>6</w:t>
                </w:r>
              </w:sdtContent>
            </w:sdt>
            <w:bookmarkEnd w:id="4"/>
          </w:p>
        </w:tc>
      </w:tr>
    </w:tbl>
    <w:p w14:paraId="39AB3268" w14:textId="29C69B9E" w:rsidR="003C5B4B" w:rsidRPr="006D7476" w:rsidRDefault="00000000" w:rsidP="00B02F1C">
      <w:pPr>
        <w:pStyle w:val="Overskrift1"/>
      </w:pPr>
      <w:sdt>
        <w:sdtPr>
          <w:alias w:val="Sdo_Tittel"/>
          <w:tag w:val="Sdo_Tittel"/>
          <w:id w:val="-995033772"/>
          <w:placeholder>
            <w:docPart w:val="71F19CA640A845378D77C04CD7633FD8"/>
          </w:placeholder>
          <w:dataBinding w:xpath="/document/body/Sdo_Tittel" w:storeItemID="{3684F2AC-19A5-46DA-BE70-16B9D50921DE}"/>
          <w:text/>
        </w:sdtPr>
        <w:sdtContent>
          <w:bookmarkStart w:id="5" w:name="Sdo_Tittel"/>
          <w:r w:rsidR="002F4107">
            <w:t>Referat fra tilbudsbefaring 10. juni 2026</w:t>
          </w:r>
        </w:sdtContent>
      </w:sdt>
      <w:bookmarkEnd w:id="5"/>
    </w:p>
    <w:p w14:paraId="1D1AC0FB" w14:textId="76296A88" w:rsidR="003C5B4B" w:rsidRPr="00210541" w:rsidRDefault="003C5B4B" w:rsidP="0021797D"/>
    <w:p w14:paraId="785381B7" w14:textId="59DE63F8" w:rsidR="00231684" w:rsidRDefault="008B7FC9" w:rsidP="00231684">
      <w:r>
        <w:t xml:space="preserve">Eiendommen og oppdraget ble befart. Oppdraget gjelder rehabilitering av mur/fundamenter i vannkanten under pumpehuset. </w:t>
      </w:r>
    </w:p>
    <w:p w14:paraId="0783462F" w14:textId="77777777" w:rsidR="001E6029" w:rsidRDefault="001E6029" w:rsidP="00231684"/>
    <w:p w14:paraId="6BEB5BC0" w14:textId="0C193997" w:rsidR="001E6029" w:rsidRDefault="001E6029" w:rsidP="00231684">
      <w:r>
        <w:t>Følgende avklaringer ble gitt på tilbudsbefaring:</w:t>
      </w:r>
    </w:p>
    <w:p w14:paraId="5B91B051" w14:textId="08B3290A" w:rsidR="001E6029" w:rsidRDefault="001E6029" w:rsidP="00F40920">
      <w:pPr>
        <w:pStyle w:val="Listeavsnitt"/>
        <w:numPr>
          <w:ilvl w:val="0"/>
          <w:numId w:val="4"/>
        </w:numPr>
      </w:pPr>
      <w:r>
        <w:t>Dybde ute på hjørnet</w:t>
      </w:r>
      <w:r w:rsidR="00AB6DF4">
        <w:t xml:space="preserve"> i vannkanten er opptil 2 meter</w:t>
      </w:r>
      <w:r w:rsidR="001875B9">
        <w:t>. D</w:t>
      </w:r>
      <w:r w:rsidR="00F40920">
        <w:t xml:space="preserve">ersom leverandørene ønsker å måle dybde i vannet, er det fri tilgang til å gjøre dette på egenhånd. </w:t>
      </w:r>
    </w:p>
    <w:p w14:paraId="11673422" w14:textId="5C5F9363" w:rsidR="00F109B6" w:rsidRDefault="00AB6DF4" w:rsidP="00F109B6">
      <w:pPr>
        <w:pStyle w:val="Listeavsnitt"/>
        <w:numPr>
          <w:ilvl w:val="0"/>
          <w:numId w:val="4"/>
        </w:numPr>
      </w:pPr>
      <w:r>
        <w:t>Eksisterende påler kan støpes inn</w:t>
      </w:r>
      <w:r w:rsidR="00340EBC">
        <w:t xml:space="preserve"> dersom dette ikke kommer i konflikt med skråstag</w:t>
      </w:r>
      <w:r w:rsidR="00111F9C">
        <w:t>.</w:t>
      </w:r>
    </w:p>
    <w:p w14:paraId="48B03730" w14:textId="3159DCB0" w:rsidR="00132A81" w:rsidRDefault="00340EBC" w:rsidP="00F109B6">
      <w:pPr>
        <w:pStyle w:val="Listeavsnitt"/>
        <w:numPr>
          <w:ilvl w:val="0"/>
          <w:numId w:val="4"/>
        </w:numPr>
      </w:pPr>
      <w:r>
        <w:t>Vannet blir ikke senket</w:t>
      </w:r>
      <w:r w:rsidR="004A4D9B">
        <w:t xml:space="preserve"> og det er ikke aktuelt å tørrlegge vannkanten. Arbeidene vil derfor delvis måtte foregå under vann</w:t>
      </w:r>
      <w:r w:rsidR="00F109B6">
        <w:t xml:space="preserve"> ved undervannsstøping. </w:t>
      </w:r>
    </w:p>
    <w:p w14:paraId="72D78117" w14:textId="582E47AE" w:rsidR="00B70486" w:rsidRDefault="00F03234" w:rsidP="00B70486">
      <w:pPr>
        <w:pStyle w:val="Listeavsnitt"/>
        <w:numPr>
          <w:ilvl w:val="0"/>
          <w:numId w:val="4"/>
        </w:numPr>
      </w:pPr>
      <w:r>
        <w:t xml:space="preserve">Tilkomst til vannet kan skje borte ved demningen. Det er restriksjoner for </w:t>
      </w:r>
      <w:r w:rsidR="007E4132">
        <w:t>fylling</w:t>
      </w:r>
      <w:r>
        <w:t xml:space="preserve"> </w:t>
      </w:r>
      <w:r w:rsidR="007E4132">
        <w:t xml:space="preserve">i </w:t>
      </w:r>
      <w:r>
        <w:t>vannet</w:t>
      </w:r>
      <w:r w:rsidR="00CD22BC">
        <w:t xml:space="preserve">, aktiviteten er søknadspliktig og dermed uaktuell i dette tilfelle. </w:t>
      </w:r>
    </w:p>
    <w:p w14:paraId="15971165" w14:textId="5BD84A01" w:rsidR="00B85FC7" w:rsidRPr="002F4107" w:rsidRDefault="000205AD" w:rsidP="001D3A0A">
      <w:pPr>
        <w:pStyle w:val="Listeavsnitt"/>
        <w:numPr>
          <w:ilvl w:val="0"/>
          <w:numId w:val="4"/>
        </w:numPr>
        <w:rPr>
          <w:strike/>
        </w:rPr>
      </w:pPr>
      <w:r w:rsidRPr="002F4107">
        <w:rPr>
          <w:strike/>
        </w:rPr>
        <w:t xml:space="preserve">Det var diskusjoner om </w:t>
      </w:r>
      <w:proofErr w:type="spellStart"/>
      <w:r w:rsidRPr="002F4107">
        <w:rPr>
          <w:strike/>
        </w:rPr>
        <w:t>kontrakts</w:t>
      </w:r>
      <w:r w:rsidR="00161EA7" w:rsidRPr="002F4107">
        <w:rPr>
          <w:strike/>
        </w:rPr>
        <w:t>bestemmelse</w:t>
      </w:r>
      <w:proofErr w:type="spellEnd"/>
      <w:r w:rsidRPr="002F4107">
        <w:rPr>
          <w:strike/>
        </w:rPr>
        <w:t xml:space="preserve"> </w:t>
      </w:r>
      <w:r w:rsidR="00EA7527" w:rsidRPr="002F4107">
        <w:rPr>
          <w:strike/>
        </w:rPr>
        <w:t>om utslippsfrie anleggsplasser</w:t>
      </w:r>
      <w:r w:rsidR="00E528F1" w:rsidRPr="002F4107">
        <w:rPr>
          <w:strike/>
        </w:rPr>
        <w:t xml:space="preserve">, spesielt i lys av krav til eventuell elektrisk rigg. </w:t>
      </w:r>
      <w:r w:rsidR="00F72924" w:rsidRPr="002F4107">
        <w:rPr>
          <w:strike/>
        </w:rPr>
        <w:t>Kontraktskravet ligger som vårt utgangspunkt</w:t>
      </w:r>
      <w:r w:rsidR="003C021C" w:rsidRPr="002F4107">
        <w:rPr>
          <w:strike/>
        </w:rPr>
        <w:t>, men det</w:t>
      </w:r>
      <w:r w:rsidR="00FF7C57" w:rsidRPr="002F4107">
        <w:rPr>
          <w:strike/>
        </w:rPr>
        <w:t xml:space="preserve"> vil det etter en konkret vurdering være mulig å gi unntak</w:t>
      </w:r>
      <w:r w:rsidR="003D519B" w:rsidRPr="002F4107">
        <w:rPr>
          <w:strike/>
        </w:rPr>
        <w:t xml:space="preserve">, dersom det </w:t>
      </w:r>
      <w:r w:rsidR="00204808" w:rsidRPr="002F4107">
        <w:rPr>
          <w:strike/>
        </w:rPr>
        <w:t>begrunnes</w:t>
      </w:r>
      <w:r w:rsidR="003D519B" w:rsidRPr="002F4107">
        <w:rPr>
          <w:strike/>
        </w:rPr>
        <w:t xml:space="preserve"> tilstrekkelig. </w:t>
      </w:r>
      <w:r w:rsidR="00F44F6F" w:rsidRPr="002F4107">
        <w:rPr>
          <w:strike/>
        </w:rPr>
        <w:t>Dette betyr at eventuelle konsek</w:t>
      </w:r>
      <w:r w:rsidR="00204808" w:rsidRPr="002F4107">
        <w:rPr>
          <w:strike/>
        </w:rPr>
        <w:t xml:space="preserve">venser for pris, fremdrift og praktisk gjennomføring </w:t>
      </w:r>
      <w:r w:rsidR="00CF029D" w:rsidRPr="002F4107">
        <w:rPr>
          <w:strike/>
        </w:rPr>
        <w:t>bør redegjøres for i tilbudet</w:t>
      </w:r>
      <w:r w:rsidR="00FA5C9B" w:rsidRPr="002F4107">
        <w:rPr>
          <w:strike/>
        </w:rPr>
        <w:t xml:space="preserve">, </w:t>
      </w:r>
      <w:r w:rsidR="00524920" w:rsidRPr="002F4107">
        <w:rPr>
          <w:strike/>
        </w:rPr>
        <w:t>for eksempel gjennom opsjonspriser eller liknende. På denne måten kan</w:t>
      </w:r>
      <w:r w:rsidR="003D5640" w:rsidRPr="002F4107">
        <w:rPr>
          <w:strike/>
        </w:rPr>
        <w:t xml:space="preserve"> eventuelle avvik la seg vurdere, og hensynta i evalueringen</w:t>
      </w:r>
      <w:r w:rsidR="00CF029D" w:rsidRPr="002F4107">
        <w:rPr>
          <w:strike/>
        </w:rPr>
        <w:t xml:space="preserve">. </w:t>
      </w:r>
    </w:p>
    <w:p w14:paraId="40F0350D" w14:textId="71A743AE" w:rsidR="00B70486" w:rsidRDefault="001875B9" w:rsidP="00B70486">
      <w:pPr>
        <w:pStyle w:val="Listeavsnitt"/>
        <w:numPr>
          <w:ilvl w:val="0"/>
          <w:numId w:val="4"/>
        </w:numPr>
      </w:pPr>
      <w:r>
        <w:t xml:space="preserve">Anleggsvei </w:t>
      </w:r>
      <w:r w:rsidR="00EE45E0">
        <w:t xml:space="preserve">og </w:t>
      </w:r>
      <w:r>
        <w:t>tilgang ned til vannet</w:t>
      </w:r>
      <w:r w:rsidR="00E0165F">
        <w:t xml:space="preserve"> </w:t>
      </w:r>
      <w:r w:rsidR="0067464D">
        <w:t xml:space="preserve">ved pumpehuset </w:t>
      </w:r>
      <w:r w:rsidR="00E0165F">
        <w:t>er</w:t>
      </w:r>
      <w:r w:rsidR="00EE45E0">
        <w:t xml:space="preserve"> vurdert som mulig </w:t>
      </w:r>
      <w:r w:rsidR="0067464D">
        <w:t xml:space="preserve">med utgangspunkt i lokale forhold. </w:t>
      </w:r>
    </w:p>
    <w:p w14:paraId="48DC37AD" w14:textId="4DB783A7" w:rsidR="0062422D" w:rsidRDefault="0062422D" w:rsidP="00B70486">
      <w:pPr>
        <w:pStyle w:val="Listeavsnitt"/>
        <w:numPr>
          <w:ilvl w:val="0"/>
          <w:numId w:val="4"/>
        </w:numPr>
      </w:pPr>
      <w:r>
        <w:t xml:space="preserve">Oppdragsgiver undersøker om flytebryggen som er ved pumpehuset kan brukes </w:t>
      </w:r>
      <w:r w:rsidR="00CE0D46">
        <w:t xml:space="preserve">i forbindelse med prosjektet. </w:t>
      </w:r>
    </w:p>
    <w:p w14:paraId="1AE3F018" w14:textId="0F24DEAA" w:rsidR="00CE0D46" w:rsidRDefault="00CE0D46" w:rsidP="00B70486">
      <w:pPr>
        <w:pStyle w:val="Listeavsnitt"/>
        <w:numPr>
          <w:ilvl w:val="0"/>
          <w:numId w:val="4"/>
        </w:numPr>
      </w:pPr>
      <w:r>
        <w:t xml:space="preserve">Riggplass er noe begrenset. Det er ikke </w:t>
      </w:r>
      <w:r w:rsidR="0067464D">
        <w:t xml:space="preserve">plass til </w:t>
      </w:r>
      <w:r>
        <w:t xml:space="preserve">brakkerigg. </w:t>
      </w:r>
      <w:r w:rsidR="00816FB0">
        <w:t xml:space="preserve">Huset i tilknytning til pumpehuset er utleid, men </w:t>
      </w:r>
      <w:r w:rsidR="00830792">
        <w:t>det kan undersøkes om det</w:t>
      </w:r>
      <w:r w:rsidR="00A31D6F">
        <w:t xml:space="preserve"> kan avtales noe bruk der</w:t>
      </w:r>
      <w:r w:rsidR="007A77D0">
        <w:rPr>
          <w:rStyle w:val="Merknadsreferanse"/>
          <w:sz w:val="20"/>
          <w:szCs w:val="22"/>
        </w:rPr>
        <w:t>.</w:t>
      </w:r>
      <w:r w:rsidR="00A31D6F">
        <w:t xml:space="preserve"> </w:t>
      </w:r>
      <w:r w:rsidR="001A4582">
        <w:lastRenderedPageBreak/>
        <w:t>P</w:t>
      </w:r>
      <w:r w:rsidR="00A31D6F">
        <w:t xml:space="preserve">umpehuset </w:t>
      </w:r>
      <w:r w:rsidR="001A4582">
        <w:t xml:space="preserve">er per dags dato stengt grunnet dårlig støtte i hjørne på sørsiden. </w:t>
      </w:r>
      <w:r w:rsidR="00092DF1">
        <w:t>Det kan vurderes delvis bruk av pumpehuset til pauser</w:t>
      </w:r>
      <w:r w:rsidR="00F45DCE">
        <w:t xml:space="preserve"> uten mulighet for toalett inne. </w:t>
      </w:r>
    </w:p>
    <w:p w14:paraId="722C7675" w14:textId="7D99F5E1" w:rsidR="00B276C8" w:rsidRDefault="00B276C8" w:rsidP="00B70486">
      <w:pPr>
        <w:pStyle w:val="Listeavsnitt"/>
        <w:numPr>
          <w:ilvl w:val="0"/>
          <w:numId w:val="4"/>
        </w:numPr>
      </w:pPr>
      <w:r>
        <w:t xml:space="preserve">Det skal </w:t>
      </w:r>
      <w:r w:rsidR="0095676E">
        <w:t xml:space="preserve">være tilgang til strøm i pumpehuset. </w:t>
      </w:r>
    </w:p>
    <w:p w14:paraId="4CC2375A" w14:textId="619CB221" w:rsidR="003B6A44" w:rsidRPr="002A0654" w:rsidRDefault="003B6A44" w:rsidP="00B70486">
      <w:pPr>
        <w:pStyle w:val="Listeavsnitt"/>
        <w:numPr>
          <w:ilvl w:val="0"/>
          <w:numId w:val="4"/>
        </w:numPr>
      </w:pPr>
      <w:r>
        <w:t>Det ble stilt spørsmål om det er noen restriksjoner for større maskiner som følge av store trær i området</w:t>
      </w:r>
      <w:r w:rsidR="00974A11">
        <w:t>. Veien går over rotsone</w:t>
      </w:r>
      <w:r w:rsidR="002A2D82">
        <w:t>n</w:t>
      </w:r>
      <w:r w:rsidR="00974A11">
        <w:t xml:space="preserve"> til et av større tr</w:t>
      </w:r>
      <w:r w:rsidR="002A2D82">
        <w:t>æ</w:t>
      </w:r>
      <w:r w:rsidR="00974A11">
        <w:t xml:space="preserve">r ved bygget. </w:t>
      </w:r>
      <w:r w:rsidR="006923F8">
        <w:t xml:space="preserve">Prosjektet er en midlertidig aktivitet, derfor regnes det at sporadisk påkjøring over rotsonen er akseptabel for en begrenset periode. </w:t>
      </w:r>
    </w:p>
    <w:p w14:paraId="26AEF155" w14:textId="3A768DAA" w:rsidR="002A0654" w:rsidRPr="00992DA1" w:rsidRDefault="00D429CC" w:rsidP="00B70486">
      <w:pPr>
        <w:pStyle w:val="Listeavsnitt"/>
        <w:numPr>
          <w:ilvl w:val="0"/>
          <w:numId w:val="4"/>
        </w:numPr>
      </w:pPr>
      <w:r>
        <w:t xml:space="preserve">Undervannstøp skal foregå med </w:t>
      </w:r>
      <w:r w:rsidR="00094B13">
        <w:t xml:space="preserve">alle gjeldende krav angående miljøhensyn </w:t>
      </w:r>
      <w:r w:rsidR="005B657F">
        <w:t>i</w:t>
      </w:r>
      <w:r w:rsidR="00094B13">
        <w:t xml:space="preserve"> va</w:t>
      </w:r>
      <w:r w:rsidR="005B657F">
        <w:t xml:space="preserve">ssdrag. </w:t>
      </w:r>
    </w:p>
    <w:p w14:paraId="708481C2" w14:textId="77777777" w:rsidR="00FB5FAC" w:rsidRPr="006D7476" w:rsidRDefault="00FB5FAC" w:rsidP="002C4EB6"/>
    <w:p w14:paraId="0E513D6B" w14:textId="3DFF4BED" w:rsidR="00CE5D1C" w:rsidRPr="006D7476" w:rsidRDefault="00CE5D1C" w:rsidP="00FD67B6"/>
    <w:p w14:paraId="06108D6E" w14:textId="440E6FA1" w:rsidR="00611ABB" w:rsidRPr="006D7476" w:rsidRDefault="00611ABB" w:rsidP="00FD67B6"/>
    <w:p w14:paraId="02A339D0" w14:textId="2687AF86" w:rsidR="00FD67B6" w:rsidRPr="006D7476" w:rsidRDefault="00FD67B6" w:rsidP="00FD67B6"/>
    <w:p w14:paraId="2B616BC0" w14:textId="77777777" w:rsidR="000022EB" w:rsidRPr="006D7476" w:rsidRDefault="000022EB" w:rsidP="00FD67B6"/>
    <w:sectPr w:rsidR="000022EB" w:rsidRPr="006D7476" w:rsidSect="00D44A5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3FA1" w14:textId="77777777" w:rsidR="00FA4D78" w:rsidRDefault="00FA4D78" w:rsidP="005D093C">
      <w:pPr>
        <w:spacing w:line="240" w:lineRule="auto"/>
      </w:pPr>
      <w:r>
        <w:separator/>
      </w:r>
    </w:p>
  </w:endnote>
  <w:endnote w:type="continuationSeparator" w:id="0">
    <w:p w14:paraId="00A4D049" w14:textId="77777777" w:rsidR="00FA4D78" w:rsidRDefault="00FA4D78" w:rsidP="005D09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2" w:type="dxa"/>
      <w:tblInd w:w="-426" w:type="dxa"/>
      <w:tblCellMar>
        <w:left w:w="0" w:type="dxa"/>
      </w:tblCellMar>
      <w:tblLook w:val="0620" w:firstRow="1" w:lastRow="0" w:firstColumn="0" w:lastColumn="0" w:noHBand="1" w:noVBand="1"/>
    </w:tblPr>
    <w:tblGrid>
      <w:gridCol w:w="426"/>
      <w:gridCol w:w="3544"/>
      <w:gridCol w:w="2977"/>
      <w:gridCol w:w="2835"/>
    </w:tblGrid>
    <w:tr w:rsidR="004522BE" w:rsidRPr="00701CC3" w14:paraId="02BA163D" w14:textId="77777777" w:rsidTr="004524E8">
      <w:trPr>
        <w:trHeight w:val="977"/>
      </w:trPr>
      <w:tc>
        <w:tcPr>
          <w:tcW w:w="426" w:type="dxa"/>
        </w:tcPr>
        <w:p w14:paraId="407589FD" w14:textId="77777777" w:rsidR="004522BE" w:rsidRPr="000E76ED" w:rsidRDefault="004522BE" w:rsidP="004522BE">
          <w:pPr>
            <w:spacing w:line="240" w:lineRule="auto"/>
            <w:jc w:val="right"/>
            <w:rPr>
              <w:color w:val="2A2859" w:themeColor="text2"/>
            </w:rPr>
          </w:pPr>
          <w:r w:rsidRPr="000E76ED">
            <w:rPr>
              <w:noProof/>
              <w:color w:val="2A2859" w:themeColor="text2"/>
              <w:lang w:eastAsia="nb-NO"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212C5652" wp14:editId="3CF853C4">
                    <wp:simplePos x="0" y="0"/>
                    <wp:positionH relativeFrom="column">
                      <wp:posOffset>63500</wp:posOffset>
                    </wp:positionH>
                    <wp:positionV relativeFrom="paragraph">
                      <wp:posOffset>150114</wp:posOffset>
                    </wp:positionV>
                    <wp:extent cx="115200" cy="115200"/>
                    <wp:effectExtent l="0" t="38100" r="37465" b="37465"/>
                    <wp:wrapNone/>
                    <wp:docPr id="514942598" name="Gruppe 7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0" y="0"/>
                              <a:ext cx="115200" cy="115200"/>
                              <a:chOff x="-403" y="403"/>
                              <a:chExt cx="718996" cy="718189"/>
                            </a:xfrm>
                            <a:solidFill>
                              <a:schemeClr val="accent4"/>
                            </a:solidFill>
                          </wpg:grpSpPr>
                          <wps:wsp>
                            <wps:cNvPr id="477177191" name="Rektangel 477177191"/>
                            <wps:cNvSpPr/>
                            <wps:spPr>
                              <a:xfrm>
                                <a:off x="-403" y="403"/>
                                <a:ext cx="718996" cy="401955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0928789" name="Rektangel 960928789"/>
                            <wps:cNvSpPr/>
                            <wps:spPr>
                              <a:xfrm rot="5400000">
                                <a:off x="160973" y="161377"/>
                                <a:ext cx="712474" cy="401955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B25911B" id="Gruppe 7" o:spid="_x0000_s1026" alt="&quot;&quot;" style="position:absolute;margin-left:5pt;margin-top:11.8pt;width:9.05pt;height:9.05pt;rotation:45;z-index:251665408;mso-width-relative:margin;mso-height-relative:margin" coordorigin="-4,4" coordsize="7189,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">
                    <o:lock v:ext="edit" aspectratio="t"/>
                    <v:rect id="Rektangel 477177191" o:spid="_x0000_s1027" style="position:absolute;left:-4;top:4;width:7189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" filled="f" stroked="f" strokeweight="1pt"/>
                    <v:rect id="Rektangel 960928789" o:spid="_x0000_s1028" style="position:absolute;left:1610;top:1613;width:7124;height:401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" filled="f" stroked="f" strokeweight="1pt"/>
                  </v:group>
                </w:pict>
              </mc:Fallback>
            </mc:AlternateContent>
          </w:r>
        </w:p>
        <w:p w14:paraId="783B74E4" w14:textId="77777777" w:rsidR="004522BE" w:rsidRPr="000E76ED" w:rsidRDefault="004522BE" w:rsidP="004522BE">
          <w:pPr>
            <w:spacing w:line="240" w:lineRule="auto"/>
            <w:rPr>
              <w:noProof/>
              <w:color w:val="2A2859" w:themeColor="text2"/>
            </w:rPr>
          </w:pPr>
        </w:p>
      </w:tc>
      <w:tc>
        <w:tcPr>
          <w:tcW w:w="3544" w:type="dxa"/>
        </w:tcPr>
        <w:p w14:paraId="1C0041B2" w14:textId="77777777" w:rsidR="004522BE" w:rsidRPr="000E76ED" w:rsidRDefault="004522BE" w:rsidP="004522BE">
          <w:pPr>
            <w:spacing w:line="240" w:lineRule="auto"/>
            <w:rPr>
              <w:color w:val="2A2859" w:themeColor="text2"/>
            </w:rPr>
          </w:pPr>
        </w:p>
        <w:p w14:paraId="50E50EAC" w14:textId="77777777" w:rsidR="004522BE" w:rsidRPr="000E76ED" w:rsidRDefault="004522BE" w:rsidP="004522BE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r w:rsidRPr="000E76ED">
            <w:rPr>
              <w:rStyle w:val="Sterk"/>
              <w:color w:val="2A2859" w:themeColor="text2"/>
              <w:sz w:val="16"/>
              <w:szCs w:val="18"/>
            </w:rPr>
            <w:t>Oslo kommune</w:t>
          </w:r>
        </w:p>
        <w:p w14:paraId="7E70C17C" w14:textId="77777777" w:rsidR="004522BE" w:rsidRPr="000E76ED" w:rsidRDefault="00000000" w:rsidP="004522BE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sdt>
            <w:sdtPr>
              <w:rPr>
                <w:rStyle w:val="Sterk"/>
                <w:color w:val="2A2859" w:themeColor="text2"/>
                <w:sz w:val="16"/>
                <w:szCs w:val="18"/>
              </w:rPr>
              <w:alias w:val="Soa_Navn"/>
              <w:tag w:val="Soa_Navn"/>
              <w:id w:val="385303466"/>
              <w:dataBinding w:xpath="/document/header/Soa_Navn" w:storeItemID="{3684F2AC-19A5-46DA-BE70-16B9D50921DE}"/>
              <w:text/>
            </w:sdtPr>
            <w:sdtContent>
              <w:bookmarkStart w:id="6" w:name="Soa_Navn____1"/>
              <w:r w:rsidR="004522BE" w:rsidRPr="000E76ED">
                <w:rPr>
                  <w:rStyle w:val="Sterk"/>
                  <w:color w:val="2A2859" w:themeColor="text2"/>
                  <w:sz w:val="16"/>
                  <w:szCs w:val="18"/>
                </w:rPr>
                <w:t>Eiendoms- og byfornyelsesetaten</w:t>
              </w:r>
            </w:sdtContent>
          </w:sdt>
          <w:bookmarkEnd w:id="6"/>
        </w:p>
        <w:p w14:paraId="46BBAC8E" w14:textId="77777777" w:rsidR="004522BE" w:rsidRPr="000E76ED" w:rsidRDefault="00000000" w:rsidP="004522BE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sdt>
            <w:sdtPr>
              <w:rPr>
                <w:rStyle w:val="Sterk"/>
                <w:color w:val="2A2859" w:themeColor="text2"/>
                <w:sz w:val="16"/>
                <w:szCs w:val="18"/>
              </w:rPr>
              <w:alias w:val="Sse_Navn"/>
              <w:tag w:val="Sse_Navn"/>
              <w:id w:val="720646522"/>
              <w:dataBinding w:xpath="/document/footer/Sse_Navn" w:storeItemID="{3684F2AC-19A5-46DA-BE70-16B9D50921DE}"/>
              <w:text/>
            </w:sdtPr>
            <w:sdtContent>
              <w:bookmarkStart w:id="7" w:name="Sse_Navn"/>
              <w:r w:rsidR="004522BE" w:rsidRPr="000E76ED">
                <w:rPr>
                  <w:rStyle w:val="Sterk"/>
                  <w:color w:val="2A2859" w:themeColor="text2"/>
                  <w:sz w:val="16"/>
                  <w:szCs w:val="18"/>
                </w:rPr>
                <w:t>Anskaffelser</w:t>
              </w:r>
            </w:sdtContent>
          </w:sdt>
          <w:bookmarkEnd w:id="7"/>
        </w:p>
        <w:p w14:paraId="28D79CD4" w14:textId="77777777" w:rsidR="004522BE" w:rsidRPr="000E76ED" w:rsidRDefault="004522BE" w:rsidP="004522BE">
          <w:pPr>
            <w:spacing w:line="240" w:lineRule="auto"/>
            <w:rPr>
              <w:color w:val="2A2859" w:themeColor="text2"/>
            </w:rPr>
          </w:pPr>
        </w:p>
      </w:tc>
      <w:tc>
        <w:tcPr>
          <w:tcW w:w="2977" w:type="dxa"/>
        </w:tcPr>
        <w:p w14:paraId="72A8314D" w14:textId="77777777" w:rsidR="004522BE" w:rsidRPr="000E76ED" w:rsidRDefault="004522BE" w:rsidP="004522BE">
          <w:pPr>
            <w:spacing w:line="240" w:lineRule="auto"/>
            <w:rPr>
              <w:color w:val="2A2859" w:themeColor="text2"/>
            </w:rPr>
          </w:pPr>
        </w:p>
        <w:p w14:paraId="39785155" w14:textId="77777777" w:rsidR="004522BE" w:rsidRPr="000E76ED" w:rsidRDefault="004522BE" w:rsidP="004522BE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0E76ED">
            <w:rPr>
              <w:color w:val="2A2859" w:themeColor="text2"/>
              <w:sz w:val="16"/>
              <w:szCs w:val="18"/>
            </w:rPr>
            <w:t>Besøksadresse:</w:t>
          </w:r>
        </w:p>
        <w:p w14:paraId="57D4F52E" w14:textId="244D9A8C" w:rsidR="004522BE" w:rsidRPr="000E76ED" w:rsidRDefault="00000000" w:rsidP="004522BE">
          <w:pPr>
            <w:spacing w:line="240" w:lineRule="auto"/>
            <w:rPr>
              <w:vanish/>
              <w:color w:val="2A2859" w:themeColor="text2"/>
              <w:sz w:val="16"/>
              <w:szCs w:val="18"/>
            </w:rPr>
          </w:pPr>
          <w:sdt>
            <w:sdtPr>
              <w:rPr>
                <w:vanish/>
                <w:color w:val="2A2859" w:themeColor="text2"/>
                <w:sz w:val="16"/>
                <w:szCs w:val="18"/>
              </w:rPr>
              <w:alias w:val="Sse_besoeksadr"/>
              <w:tag w:val="Sse_besoeksadr"/>
              <w:id w:val="1874345724"/>
              <w:dataBinding w:xpath="/document/footer/Sse_besoeksadr" w:storeItemID="{3684F2AC-19A5-46DA-BE70-16B9D50921DE}"/>
              <w:text/>
            </w:sdtPr>
            <w:sdtContent>
              <w:bookmarkStart w:id="8" w:name="Sse_besoeksadr"/>
              <w:r w:rsidR="002F4107">
                <w:rPr>
                  <w:vanish/>
                  <w:color w:val="2A2859" w:themeColor="text2"/>
                  <w:sz w:val="16"/>
                  <w:szCs w:val="18"/>
                </w:rPr>
                <w:t xml:space="preserve"> </w:t>
              </w:r>
            </w:sdtContent>
          </w:sdt>
          <w:bookmarkEnd w:id="8"/>
        </w:p>
        <w:p w14:paraId="1FCED49B" w14:textId="77777777" w:rsidR="004522BE" w:rsidRPr="000E76ED" w:rsidRDefault="004522BE" w:rsidP="004522BE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0E76ED">
            <w:rPr>
              <w:color w:val="2A2859" w:themeColor="text2"/>
              <w:sz w:val="16"/>
              <w:szCs w:val="18"/>
            </w:rPr>
            <w:t>Postadresse:</w:t>
          </w:r>
        </w:p>
        <w:p w14:paraId="5CBF118D" w14:textId="77777777" w:rsidR="004522BE" w:rsidRPr="000E76ED" w:rsidRDefault="00000000" w:rsidP="004522BE">
          <w:pPr>
            <w:spacing w:line="240" w:lineRule="auto"/>
            <w:rPr>
              <w:color w:val="2A2859" w:themeColor="text2"/>
            </w:rPr>
          </w:pPr>
          <w:sdt>
            <w:sdtPr>
              <w:rPr>
                <w:color w:val="2A2859" w:themeColor="text2"/>
                <w:sz w:val="16"/>
                <w:szCs w:val="18"/>
              </w:rPr>
              <w:alias w:val="Soa_Adr"/>
              <w:tag w:val="Soa_Adr"/>
              <w:id w:val="-1541510198"/>
              <w:dataBinding w:xpath="/document/footer/Soa_Adr" w:storeItemID="{3684F2AC-19A5-46DA-BE70-16B9D50921DE}"/>
              <w:text/>
            </w:sdtPr>
            <w:sdtContent>
              <w:bookmarkStart w:id="9" w:name="Soa_Adr"/>
              <w:r w:rsidR="004522BE" w:rsidRPr="000E76ED">
                <w:rPr>
                  <w:color w:val="2A2859" w:themeColor="text2"/>
                  <w:sz w:val="16"/>
                  <w:szCs w:val="18"/>
                </w:rPr>
                <w:t>Postboks 491 Sentrum</w:t>
              </w:r>
            </w:sdtContent>
          </w:sdt>
          <w:bookmarkEnd w:id="9"/>
          <w:r w:rsidR="004522BE" w:rsidRPr="000E76ED">
            <w:rPr>
              <w:color w:val="2A2859" w:themeColor="text2"/>
              <w:sz w:val="16"/>
              <w:szCs w:val="18"/>
            </w:rPr>
            <w:t xml:space="preserve">, </w:t>
          </w:r>
          <w:sdt>
            <w:sdtPr>
              <w:rPr>
                <w:color w:val="2A2859" w:themeColor="text2"/>
                <w:sz w:val="16"/>
                <w:szCs w:val="18"/>
              </w:rPr>
              <w:alias w:val="Soa_Postnr"/>
              <w:tag w:val="Soa_Postnr"/>
              <w:id w:val="1851601806"/>
              <w:dataBinding w:xpath="/document/footer/Soa_Postnr" w:storeItemID="{3684F2AC-19A5-46DA-BE70-16B9D50921DE}"/>
              <w:text/>
            </w:sdtPr>
            <w:sdtContent>
              <w:bookmarkStart w:id="10" w:name="Soa_Postnr"/>
              <w:r w:rsidR="004522BE" w:rsidRPr="000E76ED">
                <w:rPr>
                  <w:color w:val="2A2859" w:themeColor="text2"/>
                  <w:sz w:val="16"/>
                  <w:szCs w:val="18"/>
                </w:rPr>
                <w:t>0105</w:t>
              </w:r>
            </w:sdtContent>
          </w:sdt>
          <w:bookmarkEnd w:id="10"/>
          <w:r w:rsidR="004522BE" w:rsidRPr="000E76ED">
            <w:rPr>
              <w:color w:val="2A2859" w:themeColor="text2"/>
              <w:sz w:val="16"/>
              <w:szCs w:val="18"/>
            </w:rPr>
            <w:t xml:space="preserve"> </w:t>
          </w:r>
          <w:sdt>
            <w:sdtPr>
              <w:rPr>
                <w:color w:val="2A2859" w:themeColor="text2"/>
                <w:sz w:val="16"/>
                <w:szCs w:val="18"/>
              </w:rPr>
              <w:alias w:val="Soa_Poststed"/>
              <w:tag w:val="Soa_Poststed"/>
              <w:id w:val="606850827"/>
              <w:dataBinding w:xpath="/document/footer/Soa_Poststed" w:storeItemID="{3684F2AC-19A5-46DA-BE70-16B9D50921DE}"/>
              <w:text/>
            </w:sdtPr>
            <w:sdtContent>
              <w:bookmarkStart w:id="11" w:name="Soa_Poststed"/>
              <w:r w:rsidR="004522BE" w:rsidRPr="000E76ED">
                <w:rPr>
                  <w:color w:val="2A2859" w:themeColor="text2"/>
                  <w:sz w:val="16"/>
                  <w:szCs w:val="18"/>
                </w:rPr>
                <w:t>OSLO</w:t>
              </w:r>
            </w:sdtContent>
          </w:sdt>
          <w:bookmarkEnd w:id="11"/>
        </w:p>
      </w:tc>
      <w:tc>
        <w:tcPr>
          <w:tcW w:w="2835" w:type="dxa"/>
        </w:tcPr>
        <w:p w14:paraId="291146DC" w14:textId="77777777" w:rsidR="004522BE" w:rsidRPr="00233D7E" w:rsidRDefault="004522BE" w:rsidP="004522BE">
          <w:pPr>
            <w:spacing w:line="240" w:lineRule="auto"/>
            <w:rPr>
              <w:color w:val="2A2859" w:themeColor="text2"/>
            </w:rPr>
          </w:pPr>
        </w:p>
        <w:p w14:paraId="16D82A56" w14:textId="77777777" w:rsidR="004522BE" w:rsidRPr="00411330" w:rsidRDefault="004522BE" w:rsidP="004522BE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411330">
            <w:rPr>
              <w:color w:val="2A2859" w:themeColor="text2"/>
              <w:sz w:val="16"/>
              <w:szCs w:val="18"/>
            </w:rPr>
            <w:t xml:space="preserve">Telefon: </w:t>
          </w:r>
          <w:sdt>
            <w:sdtPr>
              <w:rPr>
                <w:color w:val="2A2859" w:themeColor="text2"/>
                <w:sz w:val="16"/>
                <w:szCs w:val="18"/>
              </w:rPr>
              <w:alias w:val="Soa_Tlf"/>
              <w:tag w:val="Soa_Tlf"/>
              <w:id w:val="-26032232"/>
              <w:dataBinding w:xpath="/document/footer/Soa_Tlf" w:storeItemID="{3684F2AC-19A5-46DA-BE70-16B9D50921DE}"/>
              <w:text/>
            </w:sdtPr>
            <w:sdtContent>
              <w:bookmarkStart w:id="12" w:name="Soa_Tlf"/>
              <w:r w:rsidRPr="00411330">
                <w:rPr>
                  <w:color w:val="2A2859" w:themeColor="text2"/>
                  <w:sz w:val="16"/>
                  <w:szCs w:val="18"/>
                </w:rPr>
                <w:t>21802180</w:t>
              </w:r>
            </w:sdtContent>
          </w:sdt>
          <w:bookmarkEnd w:id="12"/>
        </w:p>
        <w:p w14:paraId="7DDCD27F" w14:textId="77777777" w:rsidR="004522BE" w:rsidRPr="00411330" w:rsidRDefault="00000000" w:rsidP="004522BE">
          <w:pPr>
            <w:spacing w:line="240" w:lineRule="auto"/>
            <w:rPr>
              <w:color w:val="2A2859" w:themeColor="text2"/>
              <w:sz w:val="16"/>
              <w:szCs w:val="18"/>
            </w:rPr>
          </w:pPr>
          <w:sdt>
            <w:sdtPr>
              <w:rPr>
                <w:color w:val="2A2859" w:themeColor="text2"/>
                <w:sz w:val="16"/>
                <w:szCs w:val="18"/>
              </w:rPr>
              <w:alias w:val="Soa_EmailAdr"/>
              <w:tag w:val="Soa_EmailAdr"/>
              <w:id w:val="2074617051"/>
              <w:dataBinding w:xpath="/document/footer/Soa_EmailAdr" w:storeItemID="{3684F2AC-19A5-46DA-BE70-16B9D50921DE}"/>
              <w:text/>
            </w:sdtPr>
            <w:sdtContent>
              <w:bookmarkStart w:id="13" w:name="Soa_EmailAdr"/>
              <w:r w:rsidR="004522BE" w:rsidRPr="00411330">
                <w:rPr>
                  <w:color w:val="2A2859" w:themeColor="text2"/>
                  <w:sz w:val="16"/>
                  <w:szCs w:val="18"/>
                </w:rPr>
                <w:t>postmottak@eby.oslo.kommune.no</w:t>
              </w:r>
            </w:sdtContent>
          </w:sdt>
          <w:bookmarkEnd w:id="13"/>
        </w:p>
        <w:p w14:paraId="1B844741" w14:textId="77777777" w:rsidR="004522BE" w:rsidRPr="000E76ED" w:rsidRDefault="004522BE" w:rsidP="004522BE">
          <w:pPr>
            <w:spacing w:line="240" w:lineRule="auto"/>
            <w:rPr>
              <w:color w:val="2A2859" w:themeColor="text2"/>
              <w:sz w:val="16"/>
              <w:szCs w:val="18"/>
              <w:lang w:val="nn-NO"/>
            </w:rPr>
          </w:pPr>
          <w:r w:rsidRPr="000E76ED">
            <w:rPr>
              <w:color w:val="2A2859" w:themeColor="text2"/>
              <w:sz w:val="16"/>
              <w:szCs w:val="18"/>
              <w:lang w:val="nn-NO"/>
            </w:rPr>
            <w:t xml:space="preserve">Org. nr.: </w:t>
          </w:r>
          <w:sdt>
            <w:sdtPr>
              <w:rPr>
                <w:color w:val="2A2859" w:themeColor="text2"/>
                <w:sz w:val="16"/>
                <w:szCs w:val="18"/>
                <w:lang w:val="nn-NO"/>
              </w:rPr>
              <w:alias w:val="Soa_Offentlignr"/>
              <w:tag w:val="Soa_Offentlignr"/>
              <w:id w:val="691258928"/>
              <w:dataBinding w:xpath="/document/footer/Soa_Offentlignr" w:storeItemID="{3684F2AC-19A5-46DA-BE70-16B9D50921DE}"/>
              <w:text/>
            </w:sdtPr>
            <w:sdtContent>
              <w:bookmarkStart w:id="14" w:name="Soa_Offentlignr"/>
              <w:r w:rsidRPr="000E76ED">
                <w:rPr>
                  <w:color w:val="2A2859" w:themeColor="text2"/>
                  <w:sz w:val="16"/>
                  <w:szCs w:val="18"/>
                  <w:lang w:val="nn-NO"/>
                </w:rPr>
                <w:t>874780782</w:t>
              </w:r>
            </w:sdtContent>
          </w:sdt>
          <w:bookmarkEnd w:id="14"/>
        </w:p>
        <w:p w14:paraId="3CAE387E" w14:textId="77777777" w:rsidR="004522BE" w:rsidRPr="00233D7E" w:rsidRDefault="004522BE" w:rsidP="004522BE">
          <w:pPr>
            <w:spacing w:line="240" w:lineRule="auto"/>
            <w:rPr>
              <w:color w:val="2A2859" w:themeColor="text2"/>
              <w:u w:val="single"/>
              <w:lang w:val="nn-NO"/>
            </w:rPr>
          </w:pPr>
          <w:r w:rsidRPr="002B7CDA">
            <w:rPr>
              <w:color w:val="2A2859" w:themeColor="text2"/>
              <w:sz w:val="16"/>
              <w:lang w:val="nn-NO"/>
            </w:rPr>
            <w:t>oslo.kommune.no</w:t>
          </w:r>
        </w:p>
      </w:tc>
    </w:tr>
  </w:tbl>
  <w:p w14:paraId="4EEE6C24" w14:textId="77777777" w:rsidR="00611ABB" w:rsidRPr="00233D7E" w:rsidRDefault="00611ABB" w:rsidP="00450B0B">
    <w:pPr>
      <w:pStyle w:val="Bunntekst"/>
      <w:rPr>
        <w:lang w:val="nn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2" w:type="dxa"/>
      <w:tblInd w:w="-426" w:type="dxa"/>
      <w:tblCellMar>
        <w:left w:w="0" w:type="dxa"/>
      </w:tblCellMar>
      <w:tblLook w:val="0620" w:firstRow="1" w:lastRow="0" w:firstColumn="0" w:lastColumn="0" w:noHBand="1" w:noVBand="1"/>
    </w:tblPr>
    <w:tblGrid>
      <w:gridCol w:w="426"/>
      <w:gridCol w:w="3544"/>
      <w:gridCol w:w="2977"/>
      <w:gridCol w:w="2835"/>
    </w:tblGrid>
    <w:tr w:rsidR="00414C9A" w:rsidRPr="00701CC3" w14:paraId="2B4BC3AE" w14:textId="77777777" w:rsidTr="004524E8">
      <w:trPr>
        <w:trHeight w:val="977"/>
      </w:trPr>
      <w:tc>
        <w:tcPr>
          <w:tcW w:w="426" w:type="dxa"/>
        </w:tcPr>
        <w:p w14:paraId="783B66D6" w14:textId="77777777" w:rsidR="00414C9A" w:rsidRPr="000E76ED" w:rsidRDefault="00414C9A" w:rsidP="00414C9A">
          <w:pPr>
            <w:spacing w:line="240" w:lineRule="auto"/>
            <w:jc w:val="right"/>
            <w:rPr>
              <w:color w:val="2A2859" w:themeColor="text2"/>
            </w:rPr>
          </w:pPr>
          <w:r w:rsidRPr="000E76ED">
            <w:rPr>
              <w:noProof/>
              <w:color w:val="2A2859" w:themeColor="text2"/>
              <w:lang w:eastAsia="nb-NO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49EB165" wp14:editId="27083899">
                    <wp:simplePos x="0" y="0"/>
                    <wp:positionH relativeFrom="column">
                      <wp:posOffset>63500</wp:posOffset>
                    </wp:positionH>
                    <wp:positionV relativeFrom="paragraph">
                      <wp:posOffset>150114</wp:posOffset>
                    </wp:positionV>
                    <wp:extent cx="115200" cy="115200"/>
                    <wp:effectExtent l="0" t="38100" r="37465" b="37465"/>
                    <wp:wrapNone/>
                    <wp:docPr id="3" name="Gruppe 7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 rot="2700000">
                              <a:off x="0" y="0"/>
                              <a:ext cx="115200" cy="115200"/>
                              <a:chOff x="-403" y="403"/>
                              <a:chExt cx="718996" cy="718189"/>
                            </a:xfrm>
                            <a:solidFill>
                              <a:schemeClr val="accent4"/>
                            </a:solidFill>
                          </wpg:grpSpPr>
                          <wps:wsp>
                            <wps:cNvPr id="4" name="Rektangel 4"/>
                            <wps:cNvSpPr/>
                            <wps:spPr>
                              <a:xfrm>
                                <a:off x="-403" y="403"/>
                                <a:ext cx="718996" cy="401955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ktangel 5"/>
                            <wps:cNvSpPr/>
                            <wps:spPr>
                              <a:xfrm rot="5400000">
                                <a:off x="160973" y="161377"/>
                                <a:ext cx="712474" cy="401955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70D4AA61" id="Gruppe 7" o:spid="_x0000_s1026" alt="&quot;&quot;" style="position:absolute;margin-left:5pt;margin-top:11.8pt;width:9.05pt;height:9.05pt;rotation:45;z-index:251663360;mso-width-relative:margin;mso-height-relative:margin" coordorigin="-4,4" coordsize="7189,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">
                    <o:lock v:ext="edit" aspectratio="t"/>
                    <v:rect id="Rektangel 4" o:spid="_x0000_s1027" style="position:absolute;left:-4;top:4;width:7189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/>
                    <v:rect id="Rektangel 5" o:spid="_x0000_s1028" style="position:absolute;left:1610;top:1613;width:7124;height:401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" filled="f" stroked="f" strokeweight="1pt"/>
                  </v:group>
                </w:pict>
              </mc:Fallback>
            </mc:AlternateContent>
          </w:r>
        </w:p>
        <w:p w14:paraId="19E5160E" w14:textId="77777777" w:rsidR="00414C9A" w:rsidRPr="000E76ED" w:rsidRDefault="00414C9A" w:rsidP="00414C9A">
          <w:pPr>
            <w:spacing w:line="240" w:lineRule="auto"/>
            <w:rPr>
              <w:noProof/>
              <w:color w:val="2A2859" w:themeColor="text2"/>
            </w:rPr>
          </w:pPr>
        </w:p>
      </w:tc>
      <w:tc>
        <w:tcPr>
          <w:tcW w:w="3544" w:type="dxa"/>
        </w:tcPr>
        <w:p w14:paraId="048BE9BC" w14:textId="77777777" w:rsidR="00414C9A" w:rsidRPr="000E76ED" w:rsidRDefault="00414C9A" w:rsidP="00414C9A">
          <w:pPr>
            <w:spacing w:line="240" w:lineRule="auto"/>
            <w:rPr>
              <w:color w:val="2A2859" w:themeColor="text2"/>
            </w:rPr>
          </w:pPr>
        </w:p>
        <w:p w14:paraId="06929230" w14:textId="77777777" w:rsidR="00414C9A" w:rsidRPr="000E76ED" w:rsidRDefault="00414C9A" w:rsidP="00414C9A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r w:rsidRPr="000E76ED">
            <w:rPr>
              <w:rStyle w:val="Sterk"/>
              <w:color w:val="2A2859" w:themeColor="text2"/>
              <w:sz w:val="16"/>
              <w:szCs w:val="18"/>
            </w:rPr>
            <w:t>Oslo kommune</w:t>
          </w:r>
        </w:p>
        <w:p w14:paraId="3FFEFA74" w14:textId="77777777" w:rsidR="00414C9A" w:rsidRPr="000E76ED" w:rsidRDefault="00000000" w:rsidP="00414C9A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sdt>
            <w:sdtPr>
              <w:rPr>
                <w:rStyle w:val="Sterk"/>
                <w:color w:val="2A2859" w:themeColor="text2"/>
                <w:sz w:val="16"/>
                <w:szCs w:val="18"/>
              </w:rPr>
              <w:alias w:val="Soa_Navn"/>
              <w:tag w:val="Soa_Navn"/>
              <w:id w:val="-2085208557"/>
              <w:dataBinding w:xpath="/document/header/Soa_Navn" w:storeItemID="{3684F2AC-19A5-46DA-BE70-16B9D50921DE}"/>
              <w:text/>
            </w:sdtPr>
            <w:sdtContent>
              <w:bookmarkStart w:id="16" w:name="Soa_Navn____2"/>
              <w:r w:rsidR="00414C9A" w:rsidRPr="000E76ED">
                <w:rPr>
                  <w:rStyle w:val="Sterk"/>
                  <w:color w:val="2A2859" w:themeColor="text2"/>
                  <w:sz w:val="16"/>
                  <w:szCs w:val="18"/>
                </w:rPr>
                <w:t>Eiendoms- og byfornyelsesetaten</w:t>
              </w:r>
            </w:sdtContent>
          </w:sdt>
          <w:bookmarkEnd w:id="16"/>
        </w:p>
        <w:p w14:paraId="33DB04C4" w14:textId="77777777" w:rsidR="00414C9A" w:rsidRPr="000E76ED" w:rsidRDefault="00000000" w:rsidP="00414C9A">
          <w:pPr>
            <w:spacing w:line="240" w:lineRule="auto"/>
            <w:rPr>
              <w:rStyle w:val="Sterk"/>
              <w:color w:val="2A2859" w:themeColor="text2"/>
              <w:sz w:val="16"/>
              <w:szCs w:val="18"/>
            </w:rPr>
          </w:pPr>
          <w:sdt>
            <w:sdtPr>
              <w:rPr>
                <w:rStyle w:val="Sterk"/>
                <w:color w:val="2A2859" w:themeColor="text2"/>
                <w:sz w:val="16"/>
                <w:szCs w:val="18"/>
              </w:rPr>
              <w:alias w:val="Sse_Navn"/>
              <w:tag w:val="Sse_Navn"/>
              <w:id w:val="1950354071"/>
              <w:dataBinding w:xpath="/document/footer/Sse_Navn" w:storeItemID="{3684F2AC-19A5-46DA-BE70-16B9D50921DE}"/>
              <w:text/>
            </w:sdtPr>
            <w:sdtContent>
              <w:bookmarkStart w:id="17" w:name="Sse_Navn____1"/>
              <w:r w:rsidR="00414C9A" w:rsidRPr="000E76ED">
                <w:rPr>
                  <w:rStyle w:val="Sterk"/>
                  <w:color w:val="2A2859" w:themeColor="text2"/>
                  <w:sz w:val="16"/>
                  <w:szCs w:val="18"/>
                </w:rPr>
                <w:t>Anskaffelser</w:t>
              </w:r>
            </w:sdtContent>
          </w:sdt>
          <w:bookmarkEnd w:id="17"/>
        </w:p>
        <w:p w14:paraId="745297C2" w14:textId="77777777" w:rsidR="00414C9A" w:rsidRPr="000E76ED" w:rsidRDefault="00414C9A" w:rsidP="00414C9A">
          <w:pPr>
            <w:spacing w:line="240" w:lineRule="auto"/>
            <w:rPr>
              <w:color w:val="2A2859" w:themeColor="text2"/>
            </w:rPr>
          </w:pPr>
        </w:p>
      </w:tc>
      <w:tc>
        <w:tcPr>
          <w:tcW w:w="2977" w:type="dxa"/>
        </w:tcPr>
        <w:p w14:paraId="1F94F566" w14:textId="77777777" w:rsidR="00414C9A" w:rsidRPr="000E76ED" w:rsidRDefault="00414C9A" w:rsidP="00414C9A">
          <w:pPr>
            <w:spacing w:line="240" w:lineRule="auto"/>
            <w:rPr>
              <w:color w:val="2A2859" w:themeColor="text2"/>
            </w:rPr>
          </w:pPr>
        </w:p>
        <w:p w14:paraId="309710B7" w14:textId="77777777" w:rsidR="00414C9A" w:rsidRPr="000E76ED" w:rsidRDefault="00414C9A" w:rsidP="00414C9A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0E76ED">
            <w:rPr>
              <w:color w:val="2A2859" w:themeColor="text2"/>
              <w:sz w:val="16"/>
              <w:szCs w:val="18"/>
            </w:rPr>
            <w:t>Besøksadresse:</w:t>
          </w:r>
        </w:p>
        <w:p w14:paraId="2E68FAF9" w14:textId="77777777" w:rsidR="00414C9A" w:rsidRPr="000E76ED" w:rsidRDefault="00000000" w:rsidP="00414C9A">
          <w:pPr>
            <w:spacing w:line="240" w:lineRule="auto"/>
            <w:rPr>
              <w:color w:val="2A2859" w:themeColor="text2"/>
              <w:sz w:val="16"/>
              <w:szCs w:val="18"/>
            </w:rPr>
          </w:pPr>
          <w:sdt>
            <w:sdtPr>
              <w:rPr>
                <w:color w:val="2A2859" w:themeColor="text2"/>
                <w:sz w:val="16"/>
                <w:szCs w:val="18"/>
              </w:rPr>
              <w:alias w:val="Soa_besoeksadr"/>
              <w:tag w:val="Soa_besoeksadr"/>
              <w:id w:val="826711142"/>
              <w:dataBinding w:xpath="/document/footer/Soa_besoeksadr" w:storeItemID="{3684F2AC-19A5-46DA-BE70-16B9D50921DE}"/>
              <w:text/>
            </w:sdtPr>
            <w:sdtContent>
              <w:bookmarkStart w:id="18" w:name="Soa_besoeksadr"/>
              <w:r w:rsidR="00414C9A" w:rsidRPr="000E76ED">
                <w:rPr>
                  <w:color w:val="2A2859" w:themeColor="text2"/>
                  <w:sz w:val="16"/>
                  <w:szCs w:val="18"/>
                </w:rPr>
                <w:t>Christian Krohgs gate 16, 0186 Oslo</w:t>
              </w:r>
            </w:sdtContent>
          </w:sdt>
          <w:bookmarkEnd w:id="18"/>
        </w:p>
        <w:p w14:paraId="0C70E8AB" w14:textId="77777777" w:rsidR="00414C9A" w:rsidRPr="000E76ED" w:rsidRDefault="00414C9A" w:rsidP="00414C9A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0E76ED">
            <w:rPr>
              <w:color w:val="2A2859" w:themeColor="text2"/>
              <w:sz w:val="16"/>
              <w:szCs w:val="18"/>
            </w:rPr>
            <w:t>Postadresse:</w:t>
          </w:r>
        </w:p>
        <w:p w14:paraId="629AA32A" w14:textId="77777777" w:rsidR="00414C9A" w:rsidRPr="000E76ED" w:rsidRDefault="00000000" w:rsidP="00414C9A">
          <w:pPr>
            <w:spacing w:line="240" w:lineRule="auto"/>
            <w:rPr>
              <w:color w:val="2A2859" w:themeColor="text2"/>
            </w:rPr>
          </w:pPr>
          <w:sdt>
            <w:sdtPr>
              <w:rPr>
                <w:color w:val="2A2859" w:themeColor="text2"/>
                <w:sz w:val="16"/>
                <w:szCs w:val="18"/>
              </w:rPr>
              <w:alias w:val="Soa_Adr"/>
              <w:tag w:val="Soa_Adr"/>
              <w:id w:val="1150098266"/>
              <w:dataBinding w:xpath="/document/footer/Soa_Adr" w:storeItemID="{3684F2AC-19A5-46DA-BE70-16B9D50921DE}"/>
              <w:text/>
            </w:sdtPr>
            <w:sdtContent>
              <w:bookmarkStart w:id="19" w:name="Soa_Adr____1"/>
              <w:r w:rsidR="00414C9A" w:rsidRPr="000E76ED">
                <w:rPr>
                  <w:color w:val="2A2859" w:themeColor="text2"/>
                  <w:sz w:val="16"/>
                  <w:szCs w:val="18"/>
                </w:rPr>
                <w:t>Postboks 491 Sentrum</w:t>
              </w:r>
            </w:sdtContent>
          </w:sdt>
          <w:bookmarkEnd w:id="19"/>
          <w:r w:rsidR="00414C9A" w:rsidRPr="000E76ED">
            <w:rPr>
              <w:color w:val="2A2859" w:themeColor="text2"/>
              <w:sz w:val="16"/>
              <w:szCs w:val="18"/>
            </w:rPr>
            <w:t xml:space="preserve">, </w:t>
          </w:r>
          <w:sdt>
            <w:sdtPr>
              <w:rPr>
                <w:color w:val="2A2859" w:themeColor="text2"/>
                <w:sz w:val="16"/>
                <w:szCs w:val="18"/>
              </w:rPr>
              <w:alias w:val="Soa_Postnr"/>
              <w:tag w:val="Soa_Postnr"/>
              <w:id w:val="-1723214607"/>
              <w:dataBinding w:xpath="/document/footer/Soa_Postnr" w:storeItemID="{3684F2AC-19A5-46DA-BE70-16B9D50921DE}"/>
              <w:text/>
            </w:sdtPr>
            <w:sdtContent>
              <w:bookmarkStart w:id="20" w:name="Soa_Postnr____1"/>
              <w:r w:rsidR="00414C9A" w:rsidRPr="000E76ED">
                <w:rPr>
                  <w:color w:val="2A2859" w:themeColor="text2"/>
                  <w:sz w:val="16"/>
                  <w:szCs w:val="18"/>
                </w:rPr>
                <w:t>0105</w:t>
              </w:r>
            </w:sdtContent>
          </w:sdt>
          <w:bookmarkEnd w:id="20"/>
          <w:r w:rsidR="00414C9A" w:rsidRPr="000E76ED">
            <w:rPr>
              <w:color w:val="2A2859" w:themeColor="text2"/>
              <w:sz w:val="16"/>
              <w:szCs w:val="18"/>
            </w:rPr>
            <w:t xml:space="preserve"> </w:t>
          </w:r>
          <w:sdt>
            <w:sdtPr>
              <w:rPr>
                <w:color w:val="2A2859" w:themeColor="text2"/>
                <w:sz w:val="16"/>
                <w:szCs w:val="18"/>
              </w:rPr>
              <w:alias w:val="Soa_Poststed"/>
              <w:tag w:val="Soa_Poststed"/>
              <w:id w:val="-2067173083"/>
              <w:dataBinding w:xpath="/document/footer/Soa_Poststed" w:storeItemID="{3684F2AC-19A5-46DA-BE70-16B9D50921DE}"/>
              <w:text/>
            </w:sdtPr>
            <w:sdtContent>
              <w:bookmarkStart w:id="21" w:name="Soa_Poststed____1"/>
              <w:r w:rsidR="00414C9A" w:rsidRPr="000E76ED">
                <w:rPr>
                  <w:color w:val="2A2859" w:themeColor="text2"/>
                  <w:sz w:val="16"/>
                  <w:szCs w:val="18"/>
                </w:rPr>
                <w:t>OSLO</w:t>
              </w:r>
            </w:sdtContent>
          </w:sdt>
          <w:bookmarkEnd w:id="21"/>
        </w:p>
      </w:tc>
      <w:tc>
        <w:tcPr>
          <w:tcW w:w="2835" w:type="dxa"/>
        </w:tcPr>
        <w:p w14:paraId="61726131" w14:textId="77777777" w:rsidR="00414C9A" w:rsidRPr="00233D7E" w:rsidRDefault="00414C9A" w:rsidP="00414C9A">
          <w:pPr>
            <w:spacing w:line="240" w:lineRule="auto"/>
            <w:rPr>
              <w:color w:val="2A2859" w:themeColor="text2"/>
            </w:rPr>
          </w:pPr>
        </w:p>
        <w:p w14:paraId="7C0773F5" w14:textId="77777777" w:rsidR="00414C9A" w:rsidRPr="00411330" w:rsidRDefault="00414C9A" w:rsidP="00414C9A">
          <w:pPr>
            <w:spacing w:line="240" w:lineRule="auto"/>
            <w:rPr>
              <w:color w:val="2A2859" w:themeColor="text2"/>
              <w:sz w:val="16"/>
              <w:szCs w:val="18"/>
            </w:rPr>
          </w:pPr>
          <w:r w:rsidRPr="00411330">
            <w:rPr>
              <w:color w:val="2A2859" w:themeColor="text2"/>
              <w:sz w:val="16"/>
              <w:szCs w:val="18"/>
            </w:rPr>
            <w:t xml:space="preserve">Telefon: </w:t>
          </w:r>
          <w:sdt>
            <w:sdtPr>
              <w:rPr>
                <w:color w:val="2A2859" w:themeColor="text2"/>
                <w:sz w:val="16"/>
                <w:szCs w:val="18"/>
              </w:rPr>
              <w:alias w:val="Soa_Tlf"/>
              <w:tag w:val="Soa_Tlf"/>
              <w:id w:val="498851446"/>
              <w:dataBinding w:xpath="/document/footer/Soa_Tlf" w:storeItemID="{3684F2AC-19A5-46DA-BE70-16B9D50921DE}"/>
              <w:text/>
            </w:sdtPr>
            <w:sdtContent>
              <w:bookmarkStart w:id="22" w:name="Soa_Tlf____1"/>
              <w:r w:rsidRPr="00411330">
                <w:rPr>
                  <w:color w:val="2A2859" w:themeColor="text2"/>
                  <w:sz w:val="16"/>
                  <w:szCs w:val="18"/>
                </w:rPr>
                <w:t>21802180</w:t>
              </w:r>
            </w:sdtContent>
          </w:sdt>
          <w:bookmarkEnd w:id="22"/>
        </w:p>
        <w:p w14:paraId="44F87211" w14:textId="77777777" w:rsidR="00414C9A" w:rsidRPr="00411330" w:rsidRDefault="00000000" w:rsidP="00414C9A">
          <w:pPr>
            <w:spacing w:line="240" w:lineRule="auto"/>
            <w:rPr>
              <w:color w:val="2A2859" w:themeColor="text2"/>
              <w:sz w:val="16"/>
              <w:szCs w:val="18"/>
            </w:rPr>
          </w:pPr>
          <w:sdt>
            <w:sdtPr>
              <w:rPr>
                <w:color w:val="2A2859" w:themeColor="text2"/>
                <w:sz w:val="16"/>
                <w:szCs w:val="18"/>
              </w:rPr>
              <w:alias w:val="Soa_EmailAdr"/>
              <w:tag w:val="Soa_EmailAdr"/>
              <w:id w:val="-685595319"/>
              <w:dataBinding w:xpath="/document/footer/Soa_EmailAdr" w:storeItemID="{3684F2AC-19A5-46DA-BE70-16B9D50921DE}"/>
              <w:text/>
            </w:sdtPr>
            <w:sdtContent>
              <w:bookmarkStart w:id="23" w:name="Soa_EmailAdr____1"/>
              <w:r w:rsidR="00414C9A" w:rsidRPr="00411330">
                <w:rPr>
                  <w:color w:val="2A2859" w:themeColor="text2"/>
                  <w:sz w:val="16"/>
                  <w:szCs w:val="18"/>
                </w:rPr>
                <w:t>postmottak@eby.oslo.kommune.no</w:t>
              </w:r>
            </w:sdtContent>
          </w:sdt>
          <w:bookmarkEnd w:id="23"/>
        </w:p>
        <w:p w14:paraId="0A3CDDF4" w14:textId="77777777" w:rsidR="00414C9A" w:rsidRPr="000E76ED" w:rsidRDefault="00414C9A" w:rsidP="00414C9A">
          <w:pPr>
            <w:spacing w:line="240" w:lineRule="auto"/>
            <w:rPr>
              <w:color w:val="2A2859" w:themeColor="text2"/>
              <w:sz w:val="16"/>
              <w:szCs w:val="18"/>
              <w:lang w:val="nn-NO"/>
            </w:rPr>
          </w:pPr>
          <w:r w:rsidRPr="000E76ED">
            <w:rPr>
              <w:color w:val="2A2859" w:themeColor="text2"/>
              <w:sz w:val="16"/>
              <w:szCs w:val="18"/>
              <w:lang w:val="nn-NO"/>
            </w:rPr>
            <w:t xml:space="preserve">Org. nr.: </w:t>
          </w:r>
          <w:sdt>
            <w:sdtPr>
              <w:rPr>
                <w:color w:val="2A2859" w:themeColor="text2"/>
                <w:sz w:val="16"/>
                <w:szCs w:val="18"/>
                <w:lang w:val="nn-NO"/>
              </w:rPr>
              <w:alias w:val="Soa_Offentlignr"/>
              <w:tag w:val="Soa_Offentlignr"/>
              <w:id w:val="895929423"/>
              <w:dataBinding w:xpath="/document/footer/Soa_Offentlignr" w:storeItemID="{3684F2AC-19A5-46DA-BE70-16B9D50921DE}"/>
              <w:text/>
            </w:sdtPr>
            <w:sdtContent>
              <w:bookmarkStart w:id="24" w:name="Soa_Offentlignr____1"/>
              <w:r w:rsidRPr="000E76ED">
                <w:rPr>
                  <w:color w:val="2A2859" w:themeColor="text2"/>
                  <w:sz w:val="16"/>
                  <w:szCs w:val="18"/>
                  <w:lang w:val="nn-NO"/>
                </w:rPr>
                <w:t>874780782</w:t>
              </w:r>
            </w:sdtContent>
          </w:sdt>
          <w:bookmarkEnd w:id="24"/>
        </w:p>
        <w:p w14:paraId="5C1BA312" w14:textId="77777777" w:rsidR="00414C9A" w:rsidRPr="00233D7E" w:rsidRDefault="00414C9A" w:rsidP="00414C9A">
          <w:pPr>
            <w:spacing w:line="240" w:lineRule="auto"/>
            <w:rPr>
              <w:color w:val="2A2859" w:themeColor="text2"/>
              <w:u w:val="single"/>
              <w:lang w:val="nn-NO"/>
            </w:rPr>
          </w:pPr>
          <w:r w:rsidRPr="002B7CDA">
            <w:rPr>
              <w:color w:val="2A2859" w:themeColor="text2"/>
              <w:sz w:val="16"/>
              <w:lang w:val="nn-NO"/>
            </w:rPr>
            <w:t>oslo.kommune.no</w:t>
          </w:r>
        </w:p>
      </w:tc>
    </w:tr>
  </w:tbl>
  <w:p w14:paraId="2FA90375" w14:textId="77777777" w:rsidR="009A5BD8" w:rsidRPr="004040F6" w:rsidRDefault="009A5BD8">
    <w:pPr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B683B" w14:textId="77777777" w:rsidR="00FA4D78" w:rsidRDefault="00FA4D78" w:rsidP="005D093C">
      <w:pPr>
        <w:spacing w:line="240" w:lineRule="auto"/>
      </w:pPr>
      <w:r>
        <w:separator/>
      </w:r>
    </w:p>
  </w:footnote>
  <w:footnote w:type="continuationSeparator" w:id="0">
    <w:p w14:paraId="6D6F0C2C" w14:textId="77777777" w:rsidR="00FA4D78" w:rsidRDefault="00FA4D78" w:rsidP="005D09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4A20" w14:textId="77777777" w:rsidR="00BE2570" w:rsidRPr="002B1826" w:rsidRDefault="00BE2570" w:rsidP="00BE2570">
    <w:pPr>
      <w:jc w:val="right"/>
      <w:rPr>
        <w:color w:val="2A2859" w:themeColor="text2"/>
      </w:rPr>
    </w:pPr>
    <w:r w:rsidRPr="002B1826">
      <w:rPr>
        <w:color w:val="2A2859" w:themeColor="text2"/>
      </w:rPr>
      <w:t xml:space="preserve">side </w:t>
    </w:r>
    <w:sdt>
      <w:sdtPr>
        <w:rPr>
          <w:color w:val="2A2859" w:themeColor="text2"/>
        </w:rPr>
        <w:id w:val="734826475"/>
        <w:docPartObj>
          <w:docPartGallery w:val="Page Numbers (Top of Page)"/>
          <w:docPartUnique/>
        </w:docPartObj>
      </w:sdtPr>
      <w:sdtContent>
        <w:r w:rsidRPr="002B1826">
          <w:rPr>
            <w:color w:val="2A2859" w:themeColor="text2"/>
          </w:rPr>
          <w:fldChar w:fldCharType="begin"/>
        </w:r>
        <w:r w:rsidRPr="002B1826">
          <w:rPr>
            <w:color w:val="2A2859" w:themeColor="text2"/>
          </w:rPr>
          <w:instrText>PAGE   \* MERGEFORMAT</w:instrText>
        </w:r>
        <w:r w:rsidRPr="002B1826">
          <w:rPr>
            <w:color w:val="2A2859" w:themeColor="text2"/>
          </w:rPr>
          <w:fldChar w:fldCharType="separate"/>
        </w:r>
        <w:r>
          <w:rPr>
            <w:color w:val="2A2859" w:themeColor="text2"/>
          </w:rPr>
          <w:t>2</w:t>
        </w:r>
        <w:r w:rsidRPr="002B1826">
          <w:rPr>
            <w:color w:val="2A2859" w:themeColor="text2"/>
          </w:rPr>
          <w:fldChar w:fldCharType="end"/>
        </w:r>
      </w:sdtContent>
    </w:sdt>
  </w:p>
  <w:p w14:paraId="5F482382" w14:textId="77777777" w:rsidR="00BE2570" w:rsidRDefault="00BE257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EA6F" w14:textId="247DDC59" w:rsidR="0071760D" w:rsidRDefault="0071760D"/>
  <w:p w14:paraId="0B7B10C9" w14:textId="77777777" w:rsidR="00F93961" w:rsidRDefault="00F93961"/>
  <w:p w14:paraId="30BFAF31" w14:textId="77777777" w:rsidR="00F93961" w:rsidRPr="00923011" w:rsidRDefault="00000000" w:rsidP="00B02F1C">
    <w:pPr>
      <w:pStyle w:val="Tittel"/>
    </w:pPr>
    <w:sdt>
      <w:sdtPr>
        <w:alias w:val="Soa_Navn"/>
        <w:tag w:val="Soa_Navn"/>
        <w:id w:val="433244886"/>
        <w:dataBinding w:xpath="/document/header/Soa_Navn" w:storeItemID="{3684F2AC-19A5-46DA-BE70-16B9D50921DE}"/>
        <w:text/>
      </w:sdtPr>
      <w:sdtContent>
        <w:bookmarkStart w:id="15" w:name="Soa_Navn"/>
        <w:r w:rsidR="00F93961">
          <w:t>Eiendoms- og byfornyelsesetaten</w:t>
        </w:r>
      </w:sdtContent>
    </w:sdt>
    <w:bookmarkEnd w:id="15"/>
  </w:p>
  <w:p w14:paraId="3FBD414C" w14:textId="30DA8123" w:rsidR="00D44A50" w:rsidRDefault="00A67238">
    <w:r>
      <w:rPr>
        <w:noProof/>
        <w:lang w:eastAsia="nb-NO"/>
      </w:rPr>
      <w:drawing>
        <wp:anchor distT="0" distB="0" distL="114300" distR="114300" simplePos="0" relativeHeight="251656192" behindDoc="1" locked="0" layoutInCell="1" allowOverlap="1" wp14:anchorId="09B18863" wp14:editId="7B868358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 descr="Kommunelogo Oslo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Kommunelogo Oslo kommun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40DAB"/>
    <w:multiLevelType w:val="hybridMultilevel"/>
    <w:tmpl w:val="1B24B9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C509B"/>
    <w:multiLevelType w:val="hybridMultilevel"/>
    <w:tmpl w:val="73FC1972"/>
    <w:lvl w:ilvl="0" w:tplc="0414000F">
      <w:start w:val="1"/>
      <w:numFmt w:val="decimal"/>
      <w:lvlText w:val="%1."/>
      <w:lvlJc w:val="left"/>
      <w:pPr>
        <w:ind w:left="786" w:hanging="360"/>
      </w:pPr>
    </w:lvl>
    <w:lvl w:ilvl="1" w:tplc="04140019" w:tentative="1">
      <w:start w:val="1"/>
      <w:numFmt w:val="lowerLetter"/>
      <w:lvlText w:val="%2."/>
      <w:lvlJc w:val="left"/>
      <w:pPr>
        <w:ind w:left="1506" w:hanging="360"/>
      </w:pPr>
    </w:lvl>
    <w:lvl w:ilvl="2" w:tplc="0414001B" w:tentative="1">
      <w:start w:val="1"/>
      <w:numFmt w:val="lowerRoman"/>
      <w:lvlText w:val="%3."/>
      <w:lvlJc w:val="right"/>
      <w:pPr>
        <w:ind w:left="2226" w:hanging="180"/>
      </w:pPr>
    </w:lvl>
    <w:lvl w:ilvl="3" w:tplc="0414000F" w:tentative="1">
      <w:start w:val="1"/>
      <w:numFmt w:val="decimal"/>
      <w:lvlText w:val="%4."/>
      <w:lvlJc w:val="left"/>
      <w:pPr>
        <w:ind w:left="2946" w:hanging="360"/>
      </w:pPr>
    </w:lvl>
    <w:lvl w:ilvl="4" w:tplc="04140019" w:tentative="1">
      <w:start w:val="1"/>
      <w:numFmt w:val="lowerLetter"/>
      <w:lvlText w:val="%5."/>
      <w:lvlJc w:val="left"/>
      <w:pPr>
        <w:ind w:left="3666" w:hanging="360"/>
      </w:pPr>
    </w:lvl>
    <w:lvl w:ilvl="5" w:tplc="0414001B" w:tentative="1">
      <w:start w:val="1"/>
      <w:numFmt w:val="lowerRoman"/>
      <w:lvlText w:val="%6."/>
      <w:lvlJc w:val="right"/>
      <w:pPr>
        <w:ind w:left="4386" w:hanging="180"/>
      </w:pPr>
    </w:lvl>
    <w:lvl w:ilvl="6" w:tplc="0414000F" w:tentative="1">
      <w:start w:val="1"/>
      <w:numFmt w:val="decimal"/>
      <w:lvlText w:val="%7."/>
      <w:lvlJc w:val="left"/>
      <w:pPr>
        <w:ind w:left="5106" w:hanging="360"/>
      </w:pPr>
    </w:lvl>
    <w:lvl w:ilvl="7" w:tplc="04140019" w:tentative="1">
      <w:start w:val="1"/>
      <w:numFmt w:val="lowerLetter"/>
      <w:lvlText w:val="%8."/>
      <w:lvlJc w:val="left"/>
      <w:pPr>
        <w:ind w:left="5826" w:hanging="360"/>
      </w:pPr>
    </w:lvl>
    <w:lvl w:ilvl="8" w:tplc="041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0E71808"/>
    <w:multiLevelType w:val="hybridMultilevel"/>
    <w:tmpl w:val="F9DE5F28"/>
    <w:lvl w:ilvl="0" w:tplc="0414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8180311">
    <w:abstractNumId w:val="1"/>
  </w:num>
  <w:num w:numId="2" w16cid:durableId="1868179099">
    <w:abstractNumId w:val="3"/>
  </w:num>
  <w:num w:numId="3" w16cid:durableId="1906455471">
    <w:abstractNumId w:val="2"/>
  </w:num>
  <w:num w:numId="4" w16cid:durableId="78389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C5A"/>
    <w:rsid w:val="00001D6D"/>
    <w:rsid w:val="000022EB"/>
    <w:rsid w:val="000023F3"/>
    <w:rsid w:val="000119BE"/>
    <w:rsid w:val="000205AD"/>
    <w:rsid w:val="00044BF8"/>
    <w:rsid w:val="00052B33"/>
    <w:rsid w:val="00081294"/>
    <w:rsid w:val="00092DF1"/>
    <w:rsid w:val="00094B13"/>
    <w:rsid w:val="00095EC1"/>
    <w:rsid w:val="000C4580"/>
    <w:rsid w:val="000C4A93"/>
    <w:rsid w:val="000E0314"/>
    <w:rsid w:val="000E700C"/>
    <w:rsid w:val="000E7690"/>
    <w:rsid w:val="000F11A8"/>
    <w:rsid w:val="000F3CEA"/>
    <w:rsid w:val="00111F9C"/>
    <w:rsid w:val="0012048F"/>
    <w:rsid w:val="00124E0A"/>
    <w:rsid w:val="001264BF"/>
    <w:rsid w:val="00132A81"/>
    <w:rsid w:val="00136E3C"/>
    <w:rsid w:val="00142F6A"/>
    <w:rsid w:val="0015076F"/>
    <w:rsid w:val="00161EA7"/>
    <w:rsid w:val="00165648"/>
    <w:rsid w:val="0017557F"/>
    <w:rsid w:val="00180F80"/>
    <w:rsid w:val="001820FC"/>
    <w:rsid w:val="00186573"/>
    <w:rsid w:val="001875B9"/>
    <w:rsid w:val="001A4582"/>
    <w:rsid w:val="001A6CAF"/>
    <w:rsid w:val="001D3A0A"/>
    <w:rsid w:val="001E6029"/>
    <w:rsid w:val="001E6AFB"/>
    <w:rsid w:val="001F09D9"/>
    <w:rsid w:val="001F112F"/>
    <w:rsid w:val="00204808"/>
    <w:rsid w:val="00210541"/>
    <w:rsid w:val="0021797D"/>
    <w:rsid w:val="002212AF"/>
    <w:rsid w:val="002224E5"/>
    <w:rsid w:val="00231684"/>
    <w:rsid w:val="00233D7E"/>
    <w:rsid w:val="002361E7"/>
    <w:rsid w:val="002409A9"/>
    <w:rsid w:val="0025699D"/>
    <w:rsid w:val="002576A4"/>
    <w:rsid w:val="00272702"/>
    <w:rsid w:val="00272B23"/>
    <w:rsid w:val="0029020F"/>
    <w:rsid w:val="002A0654"/>
    <w:rsid w:val="002A2D82"/>
    <w:rsid w:val="002B1A2D"/>
    <w:rsid w:val="002C18C4"/>
    <w:rsid w:val="002C4EB6"/>
    <w:rsid w:val="002D1444"/>
    <w:rsid w:val="002D22FC"/>
    <w:rsid w:val="002D23CE"/>
    <w:rsid w:val="002E3999"/>
    <w:rsid w:val="002E6BB6"/>
    <w:rsid w:val="002F2E9A"/>
    <w:rsid w:val="002F4107"/>
    <w:rsid w:val="00312DFB"/>
    <w:rsid w:val="00325D57"/>
    <w:rsid w:val="00334A9F"/>
    <w:rsid w:val="00340EBC"/>
    <w:rsid w:val="00356A80"/>
    <w:rsid w:val="0036365B"/>
    <w:rsid w:val="00371EEA"/>
    <w:rsid w:val="00374529"/>
    <w:rsid w:val="00386F5E"/>
    <w:rsid w:val="003B6A44"/>
    <w:rsid w:val="003C021C"/>
    <w:rsid w:val="003C1CA8"/>
    <w:rsid w:val="003C5B4B"/>
    <w:rsid w:val="003D519B"/>
    <w:rsid w:val="003D5640"/>
    <w:rsid w:val="004035F3"/>
    <w:rsid w:val="004040F6"/>
    <w:rsid w:val="00406455"/>
    <w:rsid w:val="0041004E"/>
    <w:rsid w:val="00411330"/>
    <w:rsid w:val="00414C9A"/>
    <w:rsid w:val="00420064"/>
    <w:rsid w:val="004330BB"/>
    <w:rsid w:val="0044660C"/>
    <w:rsid w:val="0044797E"/>
    <w:rsid w:val="00450B0B"/>
    <w:rsid w:val="004522BE"/>
    <w:rsid w:val="00464881"/>
    <w:rsid w:val="004779D9"/>
    <w:rsid w:val="00481FD0"/>
    <w:rsid w:val="00483FE0"/>
    <w:rsid w:val="00495EC4"/>
    <w:rsid w:val="00495EE8"/>
    <w:rsid w:val="004A2BA1"/>
    <w:rsid w:val="004A4D9B"/>
    <w:rsid w:val="004A7BFA"/>
    <w:rsid w:val="004B06A1"/>
    <w:rsid w:val="004C3864"/>
    <w:rsid w:val="004E69B9"/>
    <w:rsid w:val="004F0DE8"/>
    <w:rsid w:val="004F3CCE"/>
    <w:rsid w:val="005002E1"/>
    <w:rsid w:val="00524920"/>
    <w:rsid w:val="00531889"/>
    <w:rsid w:val="0055183B"/>
    <w:rsid w:val="00560D31"/>
    <w:rsid w:val="00567104"/>
    <w:rsid w:val="0057341C"/>
    <w:rsid w:val="005812E4"/>
    <w:rsid w:val="00586F6A"/>
    <w:rsid w:val="00595FDC"/>
    <w:rsid w:val="00596997"/>
    <w:rsid w:val="005A0A2A"/>
    <w:rsid w:val="005A15FD"/>
    <w:rsid w:val="005B2F0F"/>
    <w:rsid w:val="005B343D"/>
    <w:rsid w:val="005B657F"/>
    <w:rsid w:val="005B7A95"/>
    <w:rsid w:val="005D093C"/>
    <w:rsid w:val="00604B53"/>
    <w:rsid w:val="00611ABB"/>
    <w:rsid w:val="00611F6E"/>
    <w:rsid w:val="0062422D"/>
    <w:rsid w:val="00627E1E"/>
    <w:rsid w:val="006321A3"/>
    <w:rsid w:val="006322DB"/>
    <w:rsid w:val="006325F0"/>
    <w:rsid w:val="00632871"/>
    <w:rsid w:val="00646910"/>
    <w:rsid w:val="0067074C"/>
    <w:rsid w:val="0067464D"/>
    <w:rsid w:val="00674D11"/>
    <w:rsid w:val="00676C8E"/>
    <w:rsid w:val="0068243D"/>
    <w:rsid w:val="00687B72"/>
    <w:rsid w:val="006903D7"/>
    <w:rsid w:val="006923F8"/>
    <w:rsid w:val="006C4731"/>
    <w:rsid w:val="006C4C43"/>
    <w:rsid w:val="006D0CB5"/>
    <w:rsid w:val="006D7476"/>
    <w:rsid w:val="006D765F"/>
    <w:rsid w:val="006E006E"/>
    <w:rsid w:val="006E5BA9"/>
    <w:rsid w:val="00701CC3"/>
    <w:rsid w:val="007110BD"/>
    <w:rsid w:val="00712E5C"/>
    <w:rsid w:val="0071760D"/>
    <w:rsid w:val="00720190"/>
    <w:rsid w:val="00727D7C"/>
    <w:rsid w:val="007354CB"/>
    <w:rsid w:val="0074702D"/>
    <w:rsid w:val="00757CD8"/>
    <w:rsid w:val="00760A6D"/>
    <w:rsid w:val="00787CB9"/>
    <w:rsid w:val="007925C9"/>
    <w:rsid w:val="007941D8"/>
    <w:rsid w:val="007A2A31"/>
    <w:rsid w:val="007A77D0"/>
    <w:rsid w:val="007B02E3"/>
    <w:rsid w:val="007B1EE0"/>
    <w:rsid w:val="007B32F6"/>
    <w:rsid w:val="007C173F"/>
    <w:rsid w:val="007C24DF"/>
    <w:rsid w:val="007D1113"/>
    <w:rsid w:val="007E4132"/>
    <w:rsid w:val="007E4B0D"/>
    <w:rsid w:val="007E4DAC"/>
    <w:rsid w:val="007F0F2E"/>
    <w:rsid w:val="00801EC1"/>
    <w:rsid w:val="00804F13"/>
    <w:rsid w:val="008134EE"/>
    <w:rsid w:val="00816FB0"/>
    <w:rsid w:val="00830792"/>
    <w:rsid w:val="00834AA8"/>
    <w:rsid w:val="00846F5F"/>
    <w:rsid w:val="008562B4"/>
    <w:rsid w:val="00866BC8"/>
    <w:rsid w:val="00867039"/>
    <w:rsid w:val="0086716C"/>
    <w:rsid w:val="008706DF"/>
    <w:rsid w:val="00887024"/>
    <w:rsid w:val="008B7FC9"/>
    <w:rsid w:val="008D5723"/>
    <w:rsid w:val="008E6C87"/>
    <w:rsid w:val="008F0992"/>
    <w:rsid w:val="00923011"/>
    <w:rsid w:val="0094077B"/>
    <w:rsid w:val="00940E95"/>
    <w:rsid w:val="00950965"/>
    <w:rsid w:val="00952B83"/>
    <w:rsid w:val="009543C4"/>
    <w:rsid w:val="0095676E"/>
    <w:rsid w:val="00974A11"/>
    <w:rsid w:val="0098300A"/>
    <w:rsid w:val="00987F05"/>
    <w:rsid w:val="009927AE"/>
    <w:rsid w:val="00992DA1"/>
    <w:rsid w:val="009A11C5"/>
    <w:rsid w:val="009A5BD8"/>
    <w:rsid w:val="009C5098"/>
    <w:rsid w:val="009D3E2F"/>
    <w:rsid w:val="009D51A4"/>
    <w:rsid w:val="00A0208E"/>
    <w:rsid w:val="00A14AD5"/>
    <w:rsid w:val="00A22FFC"/>
    <w:rsid w:val="00A31D6F"/>
    <w:rsid w:val="00A55315"/>
    <w:rsid w:val="00A55FC0"/>
    <w:rsid w:val="00A63656"/>
    <w:rsid w:val="00A6397C"/>
    <w:rsid w:val="00A67238"/>
    <w:rsid w:val="00A7342F"/>
    <w:rsid w:val="00A84672"/>
    <w:rsid w:val="00A97A5D"/>
    <w:rsid w:val="00AA100D"/>
    <w:rsid w:val="00AB6DF4"/>
    <w:rsid w:val="00AC7F70"/>
    <w:rsid w:val="00AE2188"/>
    <w:rsid w:val="00AF2828"/>
    <w:rsid w:val="00AF47FD"/>
    <w:rsid w:val="00B02F1C"/>
    <w:rsid w:val="00B10DAE"/>
    <w:rsid w:val="00B16456"/>
    <w:rsid w:val="00B224A6"/>
    <w:rsid w:val="00B276C8"/>
    <w:rsid w:val="00B35ECC"/>
    <w:rsid w:val="00B57BF6"/>
    <w:rsid w:val="00B70486"/>
    <w:rsid w:val="00B81B2D"/>
    <w:rsid w:val="00B85FC7"/>
    <w:rsid w:val="00B90431"/>
    <w:rsid w:val="00B96891"/>
    <w:rsid w:val="00B977DE"/>
    <w:rsid w:val="00BB0966"/>
    <w:rsid w:val="00BE2570"/>
    <w:rsid w:val="00C02EA2"/>
    <w:rsid w:val="00C11B81"/>
    <w:rsid w:val="00C209E2"/>
    <w:rsid w:val="00C303A9"/>
    <w:rsid w:val="00C50858"/>
    <w:rsid w:val="00C50E8F"/>
    <w:rsid w:val="00C51925"/>
    <w:rsid w:val="00C72952"/>
    <w:rsid w:val="00C7502B"/>
    <w:rsid w:val="00C80999"/>
    <w:rsid w:val="00C80A97"/>
    <w:rsid w:val="00C95ECC"/>
    <w:rsid w:val="00CA1698"/>
    <w:rsid w:val="00CA7CB0"/>
    <w:rsid w:val="00CA7D3D"/>
    <w:rsid w:val="00CB6189"/>
    <w:rsid w:val="00CC02B3"/>
    <w:rsid w:val="00CD2158"/>
    <w:rsid w:val="00CD22BC"/>
    <w:rsid w:val="00CD2450"/>
    <w:rsid w:val="00CE0D46"/>
    <w:rsid w:val="00CE3431"/>
    <w:rsid w:val="00CE5D1C"/>
    <w:rsid w:val="00CF029D"/>
    <w:rsid w:val="00CF194C"/>
    <w:rsid w:val="00D265D0"/>
    <w:rsid w:val="00D33C5A"/>
    <w:rsid w:val="00D429CC"/>
    <w:rsid w:val="00D44A50"/>
    <w:rsid w:val="00D44FE9"/>
    <w:rsid w:val="00D456C5"/>
    <w:rsid w:val="00D65CFB"/>
    <w:rsid w:val="00D8326C"/>
    <w:rsid w:val="00D9774D"/>
    <w:rsid w:val="00DB35DE"/>
    <w:rsid w:val="00DC4328"/>
    <w:rsid w:val="00DC585E"/>
    <w:rsid w:val="00DE660B"/>
    <w:rsid w:val="00DF11C3"/>
    <w:rsid w:val="00DF3564"/>
    <w:rsid w:val="00DF5E26"/>
    <w:rsid w:val="00E0165F"/>
    <w:rsid w:val="00E0213C"/>
    <w:rsid w:val="00E0337F"/>
    <w:rsid w:val="00E046AA"/>
    <w:rsid w:val="00E14EC8"/>
    <w:rsid w:val="00E215B8"/>
    <w:rsid w:val="00E37021"/>
    <w:rsid w:val="00E51F3C"/>
    <w:rsid w:val="00E528F1"/>
    <w:rsid w:val="00E70B7A"/>
    <w:rsid w:val="00E74CD1"/>
    <w:rsid w:val="00E940FB"/>
    <w:rsid w:val="00EA7527"/>
    <w:rsid w:val="00EB18D8"/>
    <w:rsid w:val="00EB39BE"/>
    <w:rsid w:val="00EB768C"/>
    <w:rsid w:val="00EE33E5"/>
    <w:rsid w:val="00EE45E0"/>
    <w:rsid w:val="00F03234"/>
    <w:rsid w:val="00F109B6"/>
    <w:rsid w:val="00F15AEB"/>
    <w:rsid w:val="00F20135"/>
    <w:rsid w:val="00F40920"/>
    <w:rsid w:val="00F44F6F"/>
    <w:rsid w:val="00F45DCE"/>
    <w:rsid w:val="00F57797"/>
    <w:rsid w:val="00F72924"/>
    <w:rsid w:val="00F85FDB"/>
    <w:rsid w:val="00F93961"/>
    <w:rsid w:val="00F96577"/>
    <w:rsid w:val="00FA4D78"/>
    <w:rsid w:val="00FA584B"/>
    <w:rsid w:val="00FA5C9B"/>
    <w:rsid w:val="00FB5FAC"/>
    <w:rsid w:val="00FD67B6"/>
    <w:rsid w:val="00FD7882"/>
    <w:rsid w:val="00FE5A69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7795D"/>
  <w15:docId w15:val="{76D8B6D6-A48E-4751-A3EA-16B8DDDD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C4"/>
    <w:pPr>
      <w:spacing w:after="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18C4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C18C4"/>
    <w:pPr>
      <w:keepNext/>
      <w:keepLines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18C4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C18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C18C4"/>
    <w:rPr>
      <w:rFonts w:ascii="Tahoma" w:hAnsi="Tahoma" w:cs="Tahoma"/>
      <w:sz w:val="16"/>
      <w:szCs w:val="16"/>
    </w:rPr>
  </w:style>
  <w:style w:type="paragraph" w:styleId="Bunntekst">
    <w:name w:val="footer"/>
    <w:basedOn w:val="Normal"/>
    <w:link w:val="BunntekstTegn"/>
    <w:uiPriority w:val="99"/>
    <w:semiHidden/>
    <w:rsid w:val="002C18C4"/>
    <w:pPr>
      <w:tabs>
        <w:tab w:val="center" w:pos="4536"/>
        <w:tab w:val="right" w:pos="9072"/>
      </w:tabs>
      <w:spacing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2C18C4"/>
    <w:rPr>
      <w:color w:val="2A2859" w:themeColor="text2"/>
      <w:sz w:val="16"/>
    </w:rPr>
  </w:style>
  <w:style w:type="table" w:customStyle="1" w:styleId="Creunaenkel">
    <w:name w:val="Creuna enkel"/>
    <w:basedOn w:val="Vanligtabell"/>
    <w:uiPriority w:val="99"/>
    <w:rsid w:val="002C18C4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styleId="Ingenmellomrom">
    <w:name w:val="No Spacing"/>
    <w:uiPriority w:val="1"/>
    <w:qFormat/>
    <w:rsid w:val="002C18C4"/>
    <w:pPr>
      <w:spacing w:after="0" w:line="264" w:lineRule="auto"/>
    </w:pPr>
    <w:rPr>
      <w:sz w:val="20"/>
    </w:rPr>
  </w:style>
  <w:style w:type="paragraph" w:customStyle="1" w:styleId="Kopiogvedlegg">
    <w:name w:val="Kopi og vedlegg"/>
    <w:basedOn w:val="Normal"/>
    <w:semiHidden/>
    <w:rsid w:val="002C18C4"/>
    <w:rPr>
      <w:sz w:val="16"/>
    </w:rPr>
  </w:style>
  <w:style w:type="character" w:styleId="Plassholdertekst">
    <w:name w:val="Placeholder Text"/>
    <w:basedOn w:val="Standardskriftforavsnitt"/>
    <w:uiPriority w:val="99"/>
    <w:semiHidden/>
    <w:rsid w:val="002C18C4"/>
    <w:rPr>
      <w:color w:val="808080"/>
    </w:rPr>
  </w:style>
  <w:style w:type="paragraph" w:customStyle="1" w:styleId="Referanserbrev">
    <w:name w:val="Referanser brev"/>
    <w:basedOn w:val="Normal"/>
    <w:qFormat/>
    <w:rsid w:val="002C18C4"/>
    <w:pPr>
      <w:spacing w:line="240" w:lineRule="auto"/>
    </w:pPr>
    <w:rPr>
      <w:sz w:val="16"/>
    </w:rPr>
  </w:style>
  <w:style w:type="character" w:styleId="Sterk">
    <w:name w:val="Strong"/>
    <w:basedOn w:val="Standardskriftforavsnitt"/>
    <w:uiPriority w:val="22"/>
    <w:qFormat/>
    <w:rsid w:val="002C18C4"/>
    <w:rPr>
      <w:b/>
      <w:bCs/>
    </w:rPr>
  </w:style>
  <w:style w:type="table" w:styleId="Tabellrutenett">
    <w:name w:val="Table Grid"/>
    <w:basedOn w:val="Vanligtabell"/>
    <w:uiPriority w:val="39"/>
    <w:rsid w:val="002C1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2C18C4"/>
    <w:pPr>
      <w:spacing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C18C4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C18C4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paragraph" w:styleId="Topptekst">
    <w:name w:val="header"/>
    <w:basedOn w:val="Normal"/>
    <w:link w:val="TopptekstTegn"/>
    <w:uiPriority w:val="99"/>
    <w:semiHidden/>
    <w:rsid w:val="002C18C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C18C4"/>
    <w:rPr>
      <w:sz w:val="2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18C4"/>
    <w:pPr>
      <w:numPr>
        <w:ilvl w:val="1"/>
      </w:numPr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18C4"/>
    <w:rPr>
      <w:rFonts w:eastAsiaTheme="minorEastAsia"/>
      <w:b/>
      <w:color w:val="2A2859" w:themeColor="text2"/>
    </w:rPr>
  </w:style>
  <w:style w:type="paragraph" w:styleId="Listeavsnitt">
    <w:name w:val="List Paragraph"/>
    <w:basedOn w:val="Normal"/>
    <w:uiPriority w:val="34"/>
    <w:qFormat/>
    <w:rsid w:val="001E602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7048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0486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048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048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0486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1D3A0A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Y557527\OneDrive%20-%20Oslo%20kommune\Dokumenter\1.%20M&#248;terefera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64BBB10A544F6A93F189249CCE39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FCBD86-60FC-4B08-AF04-FBE6DC7E33E0}"/>
      </w:docPartPr>
      <w:docPartBody>
        <w:p w:rsidR="00750CB4" w:rsidRDefault="00635B44" w:rsidP="00635B44">
          <w:pPr>
            <w:pStyle w:val="C464BBB10A544F6A93F189249CCE39E3"/>
          </w:pPr>
          <w:r w:rsidRPr="0080528D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4E57291137784F80B864D56DBC6CBB6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508AD0-FEDA-4721-9475-14998A7160C1}"/>
      </w:docPartPr>
      <w:docPartBody>
        <w:p w:rsidR="00750CB4" w:rsidRDefault="00635B44" w:rsidP="00635B44">
          <w:pPr>
            <w:pStyle w:val="4E57291137784F80B864D56DBC6CBB65"/>
          </w:pPr>
          <w:r w:rsidRPr="0080528D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37A4018EB404427DB3A6F471635A60B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38F59DB-4090-46DA-B142-2B01ED73CFFC}"/>
      </w:docPartPr>
      <w:docPartBody>
        <w:p w:rsidR="00750CB4" w:rsidRDefault="00635B44" w:rsidP="00635B44">
          <w:pPr>
            <w:pStyle w:val="37A4018EB404427DB3A6F471635A60B5"/>
          </w:pPr>
          <w:r w:rsidRPr="000F76F6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1F19CA640A845378D77C04CD7633F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215690-A437-48D1-A19D-26C162955583}"/>
      </w:docPartPr>
      <w:docPartBody>
        <w:p w:rsidR="00750CB4" w:rsidRDefault="00635B44" w:rsidP="00635B44">
          <w:pPr>
            <w:pStyle w:val="71F19CA640A845378D77C04CD7633FD8"/>
          </w:pPr>
          <w:r w:rsidRPr="000F76F6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80B62168FF824238B98C3D717E69AF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A318B2-763B-44EC-9557-7EDD6B2F6DA0}"/>
      </w:docPartPr>
      <w:docPartBody>
        <w:p w:rsidR="00FF4725" w:rsidRDefault="00CF32D1" w:rsidP="00FF4725">
          <w:pPr>
            <w:pStyle w:val="80B62168FF824238B98C3D717E69AFC7"/>
          </w:pPr>
          <w:r w:rsidRPr="00AF2828">
            <w:t>«Sdo_ArkivSakId»</w:t>
          </w:r>
        </w:p>
      </w:docPartBody>
    </w:docPart>
    <w:docPart>
      <w:docPartPr>
        <w:name w:val="23FEEBE113E34B7AA2C166DF70C5C0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56D498-C5DA-43CE-A25C-B6013B264A6A}"/>
      </w:docPartPr>
      <w:docPartBody>
        <w:p w:rsidR="00F8037E" w:rsidRDefault="00F8037E" w:rsidP="00F8037E">
          <w:pPr>
            <w:pStyle w:val="23FEEBE113E34B7AA2C166DF70C5C063"/>
          </w:pPr>
          <w:r w:rsidRPr="0080528D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DDE"/>
    <w:rsid w:val="0003178B"/>
    <w:rsid w:val="00031901"/>
    <w:rsid w:val="00097A7F"/>
    <w:rsid w:val="000E5B0D"/>
    <w:rsid w:val="000E7690"/>
    <w:rsid w:val="00134058"/>
    <w:rsid w:val="001678CF"/>
    <w:rsid w:val="001718D4"/>
    <w:rsid w:val="00180697"/>
    <w:rsid w:val="00180F80"/>
    <w:rsid w:val="00185AC2"/>
    <w:rsid w:val="00206F69"/>
    <w:rsid w:val="002576A4"/>
    <w:rsid w:val="0029020F"/>
    <w:rsid w:val="002F2E9A"/>
    <w:rsid w:val="0030243E"/>
    <w:rsid w:val="00302EF0"/>
    <w:rsid w:val="0031259E"/>
    <w:rsid w:val="003741ED"/>
    <w:rsid w:val="00383778"/>
    <w:rsid w:val="00390FA9"/>
    <w:rsid w:val="003A2D38"/>
    <w:rsid w:val="003F187E"/>
    <w:rsid w:val="00400ECE"/>
    <w:rsid w:val="0041020E"/>
    <w:rsid w:val="00467530"/>
    <w:rsid w:val="00474DDE"/>
    <w:rsid w:val="0047774F"/>
    <w:rsid w:val="00482259"/>
    <w:rsid w:val="00497749"/>
    <w:rsid w:val="004A781E"/>
    <w:rsid w:val="004C371E"/>
    <w:rsid w:val="00513160"/>
    <w:rsid w:val="00545016"/>
    <w:rsid w:val="005959B7"/>
    <w:rsid w:val="006177E5"/>
    <w:rsid w:val="00635B44"/>
    <w:rsid w:val="0066493A"/>
    <w:rsid w:val="00667486"/>
    <w:rsid w:val="00691814"/>
    <w:rsid w:val="0071507A"/>
    <w:rsid w:val="00735EC9"/>
    <w:rsid w:val="00741A14"/>
    <w:rsid w:val="0074702D"/>
    <w:rsid w:val="00750CB4"/>
    <w:rsid w:val="007C53EA"/>
    <w:rsid w:val="007C6491"/>
    <w:rsid w:val="00852D12"/>
    <w:rsid w:val="008A0FA8"/>
    <w:rsid w:val="008E5C46"/>
    <w:rsid w:val="008E6C87"/>
    <w:rsid w:val="00944E98"/>
    <w:rsid w:val="009D1E38"/>
    <w:rsid w:val="009D6163"/>
    <w:rsid w:val="00A34FAE"/>
    <w:rsid w:val="00A55A7A"/>
    <w:rsid w:val="00AF00B6"/>
    <w:rsid w:val="00B03EB0"/>
    <w:rsid w:val="00BF5CB3"/>
    <w:rsid w:val="00C36B28"/>
    <w:rsid w:val="00C72952"/>
    <w:rsid w:val="00C80A97"/>
    <w:rsid w:val="00CA251E"/>
    <w:rsid w:val="00CC2881"/>
    <w:rsid w:val="00CD2450"/>
    <w:rsid w:val="00CD7B7A"/>
    <w:rsid w:val="00CF32D1"/>
    <w:rsid w:val="00D03E32"/>
    <w:rsid w:val="00D42AE6"/>
    <w:rsid w:val="00D624FB"/>
    <w:rsid w:val="00D9774D"/>
    <w:rsid w:val="00E0016A"/>
    <w:rsid w:val="00E04CB4"/>
    <w:rsid w:val="00E64639"/>
    <w:rsid w:val="00E75A22"/>
    <w:rsid w:val="00EB4277"/>
    <w:rsid w:val="00EE4FAE"/>
    <w:rsid w:val="00F57797"/>
    <w:rsid w:val="00F72310"/>
    <w:rsid w:val="00F8037E"/>
    <w:rsid w:val="00FF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F32D1"/>
    <w:rPr>
      <w:color w:val="808080"/>
    </w:rPr>
  </w:style>
  <w:style w:type="paragraph" w:customStyle="1" w:styleId="C464BBB10A544F6A93F189249CCE39E3">
    <w:name w:val="C464BBB10A544F6A93F189249CCE39E3"/>
    <w:rsid w:val="00635B44"/>
  </w:style>
  <w:style w:type="paragraph" w:customStyle="1" w:styleId="4E57291137784F80B864D56DBC6CBB65">
    <w:name w:val="4E57291137784F80B864D56DBC6CBB65"/>
    <w:rsid w:val="00635B44"/>
  </w:style>
  <w:style w:type="paragraph" w:customStyle="1" w:styleId="37A4018EB404427DB3A6F471635A60B5">
    <w:name w:val="37A4018EB404427DB3A6F471635A60B5"/>
    <w:rsid w:val="00635B44"/>
  </w:style>
  <w:style w:type="paragraph" w:customStyle="1" w:styleId="71F19CA640A845378D77C04CD7633FD8">
    <w:name w:val="71F19CA640A845378D77C04CD7633FD8"/>
    <w:rsid w:val="00635B44"/>
  </w:style>
  <w:style w:type="paragraph" w:customStyle="1" w:styleId="80B62168FF824238B98C3D717E69AFC7">
    <w:name w:val="80B62168FF824238B98C3D717E69AFC7"/>
    <w:rsid w:val="00FF47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FEEBE113E34B7AA2C166DF70C5C063">
    <w:name w:val="23FEEBE113E34B7AA2C166DF70C5C063"/>
    <w:rsid w:val="00F8037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Egendefinert 37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ocument>
  <properties>
    <language/>
    <docs>
      <doc>
        <sdm_sdfid/>
        <sdm_watermark/>
      </doc>
    </docs>
    <websakInfo>
      <fletteDato>11.06.2026</fletteDato>
      <sakid>2022027792</sakid>
      <jpid>2022195569</jpid>
      <filUnique/>
      <filChecksumFørFlett/>
      <erHoveddokument>False</erHoveddokument>
      <dcTitle>Referat fra tilbudsbefaring</dcTitle>
    </websakInfo>
    <sdm_dummy/>
    <templateURI>docx</templateURI>
    <mergeMode>MergeOne</mergeMode>
    <showHiddenMark>False</showHiddenMark>
    <mutualMergeSupport>False</mutualMergeSupport>
  </properties>
  <header>
    <Soa_Navn>Eiendoms- og byfornyelsesetaten</Soa_Navn>
  </header>
  <body>
    <Sdo_Tittel>Referat fra tilbudsbefaring</Sdo_Tittel>
    <Sdo_DokNr>5</Sdo_DokNr>
    <Sbr_Navn>Cathrine Flaglien</Sbr_Navn>
    <Sas_ArkivSakId>26/1726</Sas_ArkivSakId>
    <Spg_beskrivelse> </Spg_beskrivelse>
    <Sgr_Beskrivelse> </Sgr_Beskrivelse>
    <TblVedlegg>
      <table>
        <headers>
          <header>ndb_Tittel</header>
        </headers>
        <row>
          <cell> </cell>
        </row>
      </table>
    </TblVedlegg>
  </body>
  <footer>
    <Soa_Offentlignr>874780782</Soa_Offentlignr>
    <Soa_Poststed>OSLO</Soa_Poststed>
    <Soa_besoeksadr>Christian Krohgs gate 16, 0186 Oslo</Soa_besoeksadr>
    <Sse_Navn>Anskaffelser</Sse_Navn>
    <Soa_Postnr>0105</Soa_Postnr>
    <Soa_Tlf>21802180</Soa_Tlf>
    <Soa_EmailAdr>postmottak@eby.oslo.kommune.no</Soa_EmailAdr>
    <Soa_Adr>Postboks 491 Sentrum</Soa_Adr>
    <Sse_besoeksadr> </Sse_besoeksadr>
  </footer>
</document>
</file>

<file path=customXml/item2.xml><?xml version="1.0" encoding="utf-8"?>
<document>
  <footer>
    <Soa_besoeksadr>Christian Krohgs gate 16, 0186 Oslo</Soa_besoeksadr>
    <Soa_Tlf>21802180</Soa_Tlf>
    <Soa_EmailAdr>postmottak@eby.oslo.kommune.no</Soa_EmailAdr>
    <Sse_Navn>Anskaffelser</Sse_Navn>
    <Soa_Poststed>OSLO</Soa_Poststed>
    <Soa_Offentlignr>874780782</Soa_Offentlignr>
    <Soa_Postnr>0105</Soa_Postnr>
    <Sse_besoeksadr/>
    <Soa_Adr>Postboks 491 Sentrum</Soa_Adr>
  </footer>
  <body>
    <Sdo_DokNr>5</Sdo_DokNr>
    <Sdo_Tittel>Referat fra tilbudsbefaring</Sdo_Tittel>
    <Sbr_Navn>Cathrine Flaglien</Sbr_Navn>
    <Sas_ArkivSakId>26/1726</Sas_ArkivSakId>
    <Spg_beskrivelse/>
    <Sgr_Beskrivelse/>
    <TblVedlegg>
      <table>
        <headers>
          <header>ndb_Tittel</header>
        </headers>
        <row>
          <cell/>
        </row>
      </table>
    </TblVedlegg>
  </body>
  <properties>
    <templateURI>docx</templateURI>
    <docs>
      <doc>
        <sdm_watermark/>
        <sdm_sdfid/>
      </doc>
    </docs>
    <mergeMode>MergeOne</mergeMode>
    <language/>
    <showHiddenMark>False</showHiddenMark>
    <mutualMergeSupport>False</mutualMergeSupport>
    <sdm_dummy/>
    <websakInfo>
      <fletteDato>11.06.2026</fletteDato>
      <sakid>2022027792</sakid>
      <jpid>2022195569</jpid>
      <filUnique/>
      <filChecksumFørFlett/>
      <erHoveddokument>False</erHoveddokument>
      <dcTitle>Referat fra tilbudsbefaring</dcTitle>
    </websakInfo>
  </properties>
  <header>
    <Soa_Navn>Eiendoms- og byfornyelsesetaten</Soa_Navn>
  </header>
</document>
</file>

<file path=customXml/item3.xml><?xml version="1.0" encoding="utf-8"?>
<document>
  <footer>
    <Soa_besoeksadr>Christian Krohgs gate 16, 0186 Oslo</Soa_besoeksadr>
    <Soa_Tlf>21802180</Soa_Tlf>
    <Soa_EmailAdr>postmottak@eby.oslo.kommune.no</Soa_EmailAdr>
    <Sse_Navn>Anskaffelser</Sse_Navn>
    <Soa_Poststed>OSLO</Soa_Poststed>
    <Soa_Offentlignr>874780782</Soa_Offentlignr>
    <Soa_Postnr>0105</Soa_Postnr>
    <Sse_besoeksadr> </Sse_besoeksadr>
    <Soa_Adr>Postboks 491 Sentrum</Soa_Adr>
  </footer>
  <body>
    <Sdo_DokNr>5</Sdo_DokNr>
    <Sdo_Tittel>Referat fra tilbudsbefaring</Sdo_Tittel>
    <Sbr_Navn>Cathrine Flaglien</Sbr_Navn>
    <Sas_ArkivSakId>26/1726</Sas_ArkivSakId>
    <Spg_beskrivelse> </Spg_beskrivelse>
    <Sgr_Beskrivelse> </Sgr_Beskrivelse>
    <TblVedlegg>
      <table>
        <headers>
          <header>ndb_Tittel</header>
        </headers>
        <row>
          <cell> </cell>
        </row>
      </table>
    </TblVedlegg>
  </body>
  <properties>
    <templateURI>docx</templateURI>
    <docs>
      <doc>
        <sdm_watermark/>
        <sdm_sdfid/>
      </doc>
    </docs>
    <mergeMode>MergeOne</mergeMode>
    <language/>
    <showHiddenMark>False</showHiddenMark>
    <mutualMergeSupport>False</mutualMergeSupport>
    <sdm_dummy/>
    <websakInfo>
      <fletteDato>11.06.2026</fletteDato>
      <sakid>2022027792</sakid>
      <jpid>2022195569</jpid>
      <filUnique/>
      <filChecksumFørFlett/>
      <erHoveddokument>False</erHoveddokument>
      <dcTitle>Referat fra tilbudsbefaring</dcTitle>
    </websakInfo>
  </properties>
  <header>
    <Soa_Navn>Eiendoms- og byfornyelsesetaten</Soa_Navn>
  </header>
</document>
</file>

<file path=customXml/item4.xml><?xml version="1.0" encoding="utf-8"?>
<document>
  <header>
    <Soa_Navn>Eiendoms- og byfornyelsesetaten</Soa_Navn>
  </header>
  <properties>
    <mergeMode>MergeOne</mergeMode>
    <websakInfo>
      <fletteDato>18.06.2026</fletteDato>
      <sakid>2022027792</sakid>
      <jpid>2022196230</jpid>
      <filUnique/>
      <filChecksumFørFlett/>
      <erHoveddokument>False</erHoveddokument>
      <dcTitle>Oppdatert Konkurransegrunnlag</dcTitle>
    </websakInfo>
    <templateURI>docx</templateURI>
    <sdm_dummy/>
    <showHiddenMark>False</showHiddenMark>
    <docs>
      <doc>
        <sdm_sdfid/>
        <sdm_watermark/>
      </doc>
    </docs>
    <language/>
    <mutualMergeSupport>False</mutualMergeSupport>
  </properties>
  <body>
    <Sdo_Tittel>Referat fra tilbudsbefaring 10. juni 2026</Sdo_Tittel>
    <TblVedlegg>
      <table>
        <headers>
          <header>ndb_Tittel</header>
        </headers>
        <row>
          <cell>Vedlegg 1.1 - Beskrivelse rehabilitering av støttemur</cell>
        </row>
        <row>
          <cell>Vedlegg 1.2 - Prisskjema og beskrivelse i excel</cell>
        </row>
        <row>
          <cell>Vedlegg 1.3 - Notat Geoteknikk</cell>
        </row>
        <row>
          <cell>Vedlegg 1.4 - DMV-B-100-Forsterkning av eksisterende sokkel til pumpehus</cell>
        </row>
        <row>
          <cell>Vedlegg 2 - Kontraktsformular NS 8406</cell>
        </row>
        <row>
          <cell>Vedlegg 3 Egenerklæringsskjema</cell>
        </row>
        <row>
          <cell>Vedlegg 4 - SHA-plan</cell>
        </row>
        <row>
          <cell>Vedlegg 5 - Situasjonskart SHA</cell>
        </row>
        <row>
          <cell>Vedlegg 6 - Mal for tilbudsbrev</cell>
        </row>
        <row>
          <cell>Vedlegg 7 -  Veiledning for sladding av tilbud</cell>
        </row>
        <row>
          <cell>Vedlegg 8 - Forpliktelseserklæring</cell>
        </row>
        <row>
          <cell>Vedlegg 9 - Fullmakt for utvidet skatteattest</cell>
        </row>
        <row>
          <cell>Referat fra tilbudsbefaring</cell>
        </row>
      </table>
    </TblVedlegg>
    <Sbr_Navn>Cathrine Flaglien</Sbr_Navn>
    <Sgr_Beskrivelse> </Sgr_Beskrivelse>
    <Sdo_DokNr>6</Sdo_DokNr>
    <Sas_ArkivSakId>26/1726</Sas_ArkivSakId>
    <Spg_beskrivelse> </Spg_beskrivelse>
  </body>
  <footer>
    <Sse_Navn>Anskaffelser</Sse_Navn>
    <Soa_Postnr>0105</Soa_Postnr>
    <Sse_besoeksadr> </Sse_besoeksadr>
    <Soa_Poststed>OSLO</Soa_Poststed>
    <Soa_EmailAdr>postmottak@eby.oslo.kommune.no</Soa_EmailAdr>
    <Soa_Offentlignr>874780782</Soa_Offentlignr>
    <Soa_Adr>Postboks 491 Sentrum</Soa_Adr>
    <Soa_besoeksadr>Christian Krohgs gate 16, 0186 Oslo</Soa_besoeksadr>
    <Soa_Tlf>21802180</Soa_Tlf>
  </footer>
</document>
</file>

<file path=customXml/item5.xml><?xml version="1.0" encoding="utf-8"?>
<document>
  <footer>
    <Soa_besoeksadr>Christian Krohgs gate 16, 0186 Oslo</Soa_besoeksadr>
    <Soa_Tlf>21802180</Soa_Tlf>
    <Soa_EmailAdr>postmottak@eby.oslo.kommune.no</Soa_EmailAdr>
    <Sse_Navn>Anskaffelser</Sse_Navn>
    <Soa_Poststed>OSLO</Soa_Poststed>
    <Soa_Offentlignr>874780782</Soa_Offentlignr>
    <Soa_Postnr>0105</Soa_Postnr>
    <Sse_besoeksadr> </Sse_besoeksadr>
    <Soa_Adr>Postboks 491 Sentrum</Soa_Adr>
  </footer>
  <body>
    <Sdo_DokNr>5</Sdo_DokNr>
    <Sdo_Tittel>Referat fra tilbudsbefaring</Sdo_Tittel>
    <Sbr_Navn>Cathrine Flaglien</Sbr_Navn>
    <Sas_ArkivSakId>26/1726</Sas_ArkivSakId>
    <Spg_beskrivelse> </Spg_beskrivelse>
    <Sgr_Beskrivelse> </Sgr_Beskrivelse>
    <TblVedlegg>
      <table>
        <headers>
          <header>ndb_Tittel</header>
        </headers>
        <row>
          <cell> </cell>
        </row>
      </table>
    </TblVedlegg>
  </body>
  <properties>
    <templateURI>docx</templateURI>
    <docs>
      <doc>
        <sdm_watermark/>
        <sdm_sdfid/>
      </doc>
    </docs>
    <mergeMode>MergeOne</mergeMode>
    <language/>
    <showHiddenMark>False</showHiddenMark>
    <mutualMergeSupport>False</mutualMergeSupport>
    <sdm_dummy/>
    <websakInfo>
      <fletteDato>11.06.2026</fletteDato>
      <sakid>2022027792</sakid>
      <jpid>2022195569</jpid>
      <filUnique/>
      <filChecksumFørFlett/>
      <erHoveddokument>False</erHoveddokument>
      <dcTitle>Referat fra tilbudsbefaring</dcTitle>
    </websakInfo>
  </properties>
  <header>
    <Soa_Navn>Eiendoms- og byfornyelsesetaten</Soa_Navn>
  </header>
</document>
</file>

<file path=customXml/itemProps1.xml><?xml version="1.0" encoding="utf-8"?>
<ds:datastoreItem xmlns:ds="http://schemas.openxmlformats.org/officeDocument/2006/customXml" ds:itemID="{EF2AC1A3-F3AD-4EAF-9E2E-E2FB94C30E62}">
  <ds:schemaRefs/>
</ds:datastoreItem>
</file>

<file path=customXml/itemProps2.xml><?xml version="1.0" encoding="utf-8"?>
<ds:datastoreItem xmlns:ds="http://schemas.openxmlformats.org/officeDocument/2006/customXml" ds:itemID="{A1489D98-5C95-448D-A7B0-B780260333DA}">
  <ds:schemaRefs/>
</ds:datastoreItem>
</file>

<file path=customXml/itemProps3.xml><?xml version="1.0" encoding="utf-8"?>
<ds:datastoreItem xmlns:ds="http://schemas.openxmlformats.org/officeDocument/2006/customXml" ds:itemID="{4FFF97E8-D259-401C-AF8A-381FA621C0BC}">
  <ds:schemaRefs/>
</ds:datastoreItem>
</file>

<file path=customXml/itemProps4.xml><?xml version="1.0" encoding="utf-8"?>
<ds:datastoreItem xmlns:ds="http://schemas.openxmlformats.org/officeDocument/2006/customXml" ds:itemID="{3684F2AC-19A5-46DA-BE70-16B9D50921DE}">
  <ds:schemaRefs/>
</ds:datastoreItem>
</file>

<file path=customXml/itemProps5.xml><?xml version="1.0" encoding="utf-8"?>
<ds:datastoreItem xmlns:ds="http://schemas.openxmlformats.org/officeDocument/2006/customXml" ds:itemID="{97D087BA-ABD1-447C-BBFB-CCC6BABAE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Møtereferat</Template>
  <TotalTime>163</TotalTime>
  <Pages>2</Pages>
  <Words>408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Oppdatert Konkurransegrunnlag</dc:title>
  <dc:subject/>
  <dc:creator>Gisle Bråta</dc:creator>
  <cp:keywords/>
  <dc:description/>
  <cp:lastModifiedBy>Cathrine Flaglien</cp:lastModifiedBy>
  <cp:revision>159</cp:revision>
  <dcterms:created xsi:type="dcterms:W3CDTF">2023-02-01T09:46:00Z</dcterms:created>
  <dcterms:modified xsi:type="dcterms:W3CDTF">2026-06-18T06:15:00Z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parator_TblAvsMot__Sdm_AMNavn___1___1">
    <vt:lpwstr>, </vt:lpwstr>
  </property>
  <property fmtid="{D5CDD505-2E9C-101B-9397-08002B2CF9AE}" pid="3" name="ContentTypeId">
    <vt:lpwstr>0x0101007DFE8196B2121443989990FB3C0B2A77</vt:lpwstr>
  </property>
</Properties>
</file>